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278" w:type="dxa"/>
        <w:tblInd w:w="108" w:type="dxa"/>
        <w:tblLayout w:type="fixed"/>
        <w:tblLook w:val="00A0"/>
      </w:tblPr>
      <w:tblGrid>
        <w:gridCol w:w="19278"/>
      </w:tblGrid>
      <w:tr w:rsidR="00CF1B70" w:rsidRPr="00AB56B1" w:rsidTr="00210936">
        <w:trPr>
          <w:cantSplit/>
        </w:trPr>
        <w:tc>
          <w:tcPr>
            <w:tcW w:w="9639" w:type="dxa"/>
          </w:tcPr>
          <w:p w:rsidR="00CF1B70" w:rsidRPr="00FE113F" w:rsidRDefault="00CF1B70" w:rsidP="00FE113F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F1B70" w:rsidRPr="006A2814" w:rsidTr="00210936">
        <w:trPr>
          <w:cantSplit/>
        </w:trPr>
        <w:tc>
          <w:tcPr>
            <w:tcW w:w="9639" w:type="dxa"/>
          </w:tcPr>
          <w:p w:rsidR="00CF1B70" w:rsidRPr="006A2814" w:rsidRDefault="00CF1B70" w:rsidP="0021093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</w:t>
            </w:r>
            <w:r w:rsidRPr="00AB56B1">
              <w:rPr>
                <w:sz w:val="28"/>
                <w:szCs w:val="28"/>
              </w:rPr>
              <w:t xml:space="preserve">к  решению </w:t>
            </w:r>
            <w:r w:rsidRPr="00AB56B1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  <w:lang w:val="en-US"/>
              </w:rPr>
              <w:t>XII</w:t>
            </w:r>
            <w:r w:rsidRPr="00AB56B1">
              <w:rPr>
                <w:sz w:val="28"/>
                <w:szCs w:val="28"/>
              </w:rPr>
              <w:t xml:space="preserve"> сессии </w:t>
            </w:r>
          </w:p>
        </w:tc>
      </w:tr>
      <w:tr w:rsidR="00CF1B70" w:rsidRPr="00AB56B1" w:rsidTr="00210936">
        <w:trPr>
          <w:cantSplit/>
        </w:trPr>
        <w:tc>
          <w:tcPr>
            <w:tcW w:w="9639" w:type="dxa"/>
          </w:tcPr>
          <w:p w:rsidR="00CF1B70" w:rsidRPr="00AB56B1" w:rsidRDefault="00CF1B70" w:rsidP="00210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 w:rsidRPr="00AB56B1">
              <w:rPr>
                <w:sz w:val="28"/>
                <w:szCs w:val="28"/>
              </w:rPr>
              <w:t>Совета муниципального образования</w:t>
            </w:r>
          </w:p>
        </w:tc>
      </w:tr>
      <w:tr w:rsidR="00CF1B70" w:rsidRPr="001A0252" w:rsidTr="00210936">
        <w:trPr>
          <w:cantSplit/>
        </w:trPr>
        <w:tc>
          <w:tcPr>
            <w:tcW w:w="9639" w:type="dxa"/>
          </w:tcPr>
          <w:p w:rsidR="00CF1B70" w:rsidRPr="001A0252" w:rsidRDefault="00CF1B70" w:rsidP="00210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 xml:space="preserve">     </w:t>
            </w:r>
            <w:r w:rsidRPr="00AB56B1">
              <w:rPr>
                <w:sz w:val="28"/>
                <w:szCs w:val="28"/>
              </w:rPr>
              <w:t>Выселковский район</w:t>
            </w:r>
            <w:r>
              <w:rPr>
                <w:sz w:val="28"/>
                <w:szCs w:val="28"/>
                <w:lang w:val="en-US"/>
              </w:rPr>
              <w:t xml:space="preserve"> III</w:t>
            </w:r>
            <w:r>
              <w:rPr>
                <w:sz w:val="28"/>
                <w:szCs w:val="28"/>
              </w:rPr>
              <w:t xml:space="preserve"> созыва</w:t>
            </w:r>
          </w:p>
        </w:tc>
      </w:tr>
      <w:tr w:rsidR="00CF1B70" w:rsidRPr="00C4138F" w:rsidTr="00210936">
        <w:trPr>
          <w:cantSplit/>
        </w:trPr>
        <w:tc>
          <w:tcPr>
            <w:tcW w:w="9639" w:type="dxa"/>
          </w:tcPr>
          <w:p w:rsidR="00CF1B70" w:rsidRPr="00C4138F" w:rsidRDefault="00CF1B70" w:rsidP="00210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>от 18 декабря 2018 года №  3-255</w:t>
            </w:r>
          </w:p>
        </w:tc>
      </w:tr>
    </w:tbl>
    <w:p w:rsidR="00CF1B70" w:rsidRDefault="00CF1B70" w:rsidP="00FE113F">
      <w:pPr>
        <w:jc w:val="both"/>
        <w:rPr>
          <w:lang w:val="en-US"/>
        </w:rPr>
      </w:pPr>
    </w:p>
    <w:p w:rsidR="00CF1B70" w:rsidRDefault="00CF1B70" w:rsidP="00FE113F">
      <w:pPr>
        <w:jc w:val="both"/>
        <w:rPr>
          <w:lang w:val="en-US"/>
        </w:rPr>
      </w:pPr>
    </w:p>
    <w:p w:rsidR="00CF1B70" w:rsidRPr="00303DE4" w:rsidRDefault="00CF1B70" w:rsidP="00303DE4">
      <w:pPr>
        <w:jc w:val="center"/>
        <w:rPr>
          <w:b/>
          <w:bCs/>
          <w:sz w:val="28"/>
          <w:szCs w:val="28"/>
        </w:rPr>
      </w:pPr>
      <w:r w:rsidRPr="00303DE4">
        <w:rPr>
          <w:b/>
          <w:bCs/>
          <w:sz w:val="28"/>
          <w:szCs w:val="28"/>
        </w:rPr>
        <w:t xml:space="preserve">      Ведомственная структу</w:t>
      </w:r>
      <w:r>
        <w:rPr>
          <w:b/>
          <w:bCs/>
          <w:sz w:val="28"/>
          <w:szCs w:val="28"/>
        </w:rPr>
        <w:t xml:space="preserve">ра расходов районного бюджета  </w:t>
      </w:r>
      <w:r w:rsidRPr="00303DE4">
        <w:rPr>
          <w:b/>
          <w:bCs/>
          <w:sz w:val="28"/>
          <w:szCs w:val="28"/>
        </w:rPr>
        <w:t>на 2018  год</w:t>
      </w:r>
    </w:p>
    <w:p w:rsidR="00CF1B70" w:rsidRPr="00303DE4" w:rsidRDefault="00CF1B70" w:rsidP="00303DE4">
      <w:pPr>
        <w:jc w:val="center"/>
      </w:pPr>
    </w:p>
    <w:p w:rsidR="00CF1B70" w:rsidRPr="00583652" w:rsidRDefault="00CF1B70" w:rsidP="00303DE4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875"/>
        <w:gridCol w:w="671"/>
        <w:gridCol w:w="853"/>
        <w:gridCol w:w="709"/>
        <w:gridCol w:w="1985"/>
        <w:gridCol w:w="850"/>
        <w:gridCol w:w="1418"/>
        <w:gridCol w:w="1559"/>
      </w:tblGrid>
      <w:tr w:rsidR="00CF1B70" w:rsidRPr="00303DE4" w:rsidTr="00F42F5E">
        <w:trPr>
          <w:trHeight w:val="31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(тыс.рублей)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vMerge w:val="restart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№ п/п</w:t>
            </w:r>
          </w:p>
        </w:tc>
        <w:tc>
          <w:tcPr>
            <w:tcW w:w="5875" w:type="dxa"/>
            <w:vMerge w:val="restart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наименование</w:t>
            </w:r>
          </w:p>
        </w:tc>
        <w:tc>
          <w:tcPr>
            <w:tcW w:w="671" w:type="dxa"/>
            <w:vMerge w:val="restart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вед</w:t>
            </w:r>
          </w:p>
        </w:tc>
        <w:tc>
          <w:tcPr>
            <w:tcW w:w="853" w:type="dxa"/>
            <w:vMerge w:val="restart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РЗ</w:t>
            </w:r>
          </w:p>
        </w:tc>
        <w:tc>
          <w:tcPr>
            <w:tcW w:w="709" w:type="dxa"/>
            <w:vMerge w:val="restart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ПР</w:t>
            </w:r>
          </w:p>
        </w:tc>
        <w:tc>
          <w:tcPr>
            <w:tcW w:w="1985" w:type="dxa"/>
            <w:vMerge w:val="restart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ЦСР</w:t>
            </w:r>
          </w:p>
        </w:tc>
        <w:tc>
          <w:tcPr>
            <w:tcW w:w="850" w:type="dxa"/>
            <w:vMerge w:val="restart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ВР</w:t>
            </w:r>
          </w:p>
        </w:tc>
        <w:tc>
          <w:tcPr>
            <w:tcW w:w="2977" w:type="dxa"/>
            <w:gridSpan w:val="2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2018 год</w:t>
            </w:r>
          </w:p>
        </w:tc>
      </w:tr>
      <w:tr w:rsidR="00CF1B70" w:rsidRPr="00303DE4" w:rsidTr="00F42F5E">
        <w:trPr>
          <w:trHeight w:val="750"/>
        </w:trPr>
        <w:tc>
          <w:tcPr>
            <w:tcW w:w="539" w:type="dxa"/>
            <w:vMerge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vMerge/>
          </w:tcPr>
          <w:p w:rsidR="00CF1B70" w:rsidRPr="00583652" w:rsidRDefault="00CF1B70" w:rsidP="00F42F5E">
            <w:pPr>
              <w:jc w:val="both"/>
            </w:pPr>
          </w:p>
        </w:tc>
        <w:tc>
          <w:tcPr>
            <w:tcW w:w="671" w:type="dxa"/>
            <w:vMerge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3" w:type="dxa"/>
            <w:vMerge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709" w:type="dxa"/>
            <w:vMerge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vMerge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vMerge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изменения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с учетом изменений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</w:t>
            </w: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2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</w:t>
            </w:r>
          </w:p>
        </w:tc>
      </w:tr>
      <w:tr w:rsidR="00CF1B70" w:rsidRPr="00303DE4" w:rsidTr="00F42F5E">
        <w:trPr>
          <w:trHeight w:val="52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F42F5E" w:rsidRDefault="00CF1B70" w:rsidP="00F42F5E">
            <w:pPr>
              <w:jc w:val="both"/>
              <w:rPr>
                <w:b/>
                <w:bCs/>
              </w:rPr>
            </w:pPr>
            <w:r w:rsidRPr="00F42F5E">
              <w:rPr>
                <w:b/>
                <w:bCs/>
              </w:rPr>
              <w:t>РАСХОДЫ всего</w:t>
            </w:r>
          </w:p>
        </w:tc>
        <w:tc>
          <w:tcPr>
            <w:tcW w:w="671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3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5609,3</w:t>
            </w:r>
          </w:p>
        </w:tc>
        <w:tc>
          <w:tcPr>
            <w:tcW w:w="155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1321899,5</w:t>
            </w:r>
          </w:p>
        </w:tc>
      </w:tr>
      <w:tr w:rsidR="00CF1B70" w:rsidRPr="00303DE4" w:rsidTr="00F42F5E">
        <w:trPr>
          <w:trHeight w:val="5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  в том числе: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</w:tr>
      <w:tr w:rsidR="00CF1B70" w:rsidRPr="00303DE4" w:rsidTr="00F42F5E">
        <w:trPr>
          <w:trHeight w:val="505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1.</w:t>
            </w:r>
          </w:p>
        </w:tc>
        <w:tc>
          <w:tcPr>
            <w:tcW w:w="5875" w:type="dxa"/>
            <w:noWrap/>
          </w:tcPr>
          <w:p w:rsidR="00CF1B70" w:rsidRPr="00F42F5E" w:rsidRDefault="00CF1B70" w:rsidP="00F42F5E">
            <w:pPr>
              <w:jc w:val="both"/>
              <w:rPr>
                <w:b/>
                <w:bCs/>
              </w:rPr>
            </w:pPr>
            <w:r w:rsidRPr="00F42F5E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902</w:t>
            </w:r>
          </w:p>
        </w:tc>
        <w:tc>
          <w:tcPr>
            <w:tcW w:w="853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79,0</w:t>
            </w:r>
          </w:p>
        </w:tc>
        <w:tc>
          <w:tcPr>
            <w:tcW w:w="155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322447,7</w:t>
            </w:r>
          </w:p>
        </w:tc>
      </w:tr>
      <w:tr w:rsidR="00CF1B70" w:rsidRPr="00303DE4" w:rsidTr="00F42F5E">
        <w:trPr>
          <w:trHeight w:val="22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Общегосударственные вопросы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84877,4</w:t>
            </w:r>
          </w:p>
        </w:tc>
      </w:tr>
      <w:tr w:rsidR="00CF1B70" w:rsidRPr="00303DE4" w:rsidTr="00F42F5E">
        <w:trPr>
          <w:trHeight w:val="80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1896,5</w:t>
            </w:r>
          </w:p>
        </w:tc>
      </w:tr>
      <w:tr w:rsidR="00CF1B70" w:rsidRPr="00303DE4" w:rsidTr="00F42F5E">
        <w:trPr>
          <w:trHeight w:val="52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1896,5</w:t>
            </w:r>
          </w:p>
        </w:tc>
      </w:tr>
      <w:tr w:rsidR="00CF1B70" w:rsidRPr="00303DE4" w:rsidTr="00F42F5E">
        <w:trPr>
          <w:trHeight w:val="25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Глава муниципального образования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1896,5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1896,5</w:t>
            </w:r>
          </w:p>
        </w:tc>
      </w:tr>
      <w:tr w:rsidR="00CF1B70" w:rsidRPr="00303DE4" w:rsidTr="00F42F5E">
        <w:trPr>
          <w:trHeight w:val="141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1896,5</w:t>
            </w:r>
          </w:p>
        </w:tc>
      </w:tr>
      <w:tr w:rsidR="00CF1B70" w:rsidRPr="00303DE4" w:rsidTr="00F42F5E">
        <w:trPr>
          <w:trHeight w:val="83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54230,2</w:t>
            </w:r>
          </w:p>
        </w:tc>
      </w:tr>
      <w:tr w:rsidR="00CF1B70" w:rsidRPr="00303DE4" w:rsidTr="00F42F5E">
        <w:trPr>
          <w:trHeight w:val="5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404,1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404,1</w:t>
            </w:r>
          </w:p>
        </w:tc>
      </w:tr>
      <w:tr w:rsidR="00CF1B70" w:rsidRPr="00303DE4" w:rsidTr="00F42F5E">
        <w:trPr>
          <w:trHeight w:val="69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404,1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Pr="008C043E">
              <w:t xml:space="preserve"> </w:t>
            </w:r>
            <w:r w:rsidRPr="00583652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t>и</w:t>
            </w:r>
            <w:r w:rsidRPr="00583652"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05 1 04 62340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404,1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05 1 04 62340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-0,1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390,5</w:t>
            </w:r>
          </w:p>
        </w:tc>
      </w:tr>
      <w:tr w:rsidR="00CF1B70" w:rsidRPr="00303DE4" w:rsidTr="00F42F5E">
        <w:trPr>
          <w:trHeight w:val="70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05 1 04 62340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13,6</w:t>
            </w:r>
          </w:p>
        </w:tc>
      </w:tr>
      <w:tr w:rsidR="00CF1B70" w:rsidRPr="00303DE4" w:rsidTr="00F42F5E">
        <w:trPr>
          <w:trHeight w:val="139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588,5</w:t>
            </w:r>
          </w:p>
        </w:tc>
      </w:tr>
      <w:tr w:rsidR="00CF1B70" w:rsidRPr="00303DE4" w:rsidTr="00F42F5E">
        <w:trPr>
          <w:trHeight w:val="27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588,5</w:t>
            </w:r>
          </w:p>
        </w:tc>
      </w:tr>
      <w:tr w:rsidR="00CF1B70" w:rsidRPr="00303DE4" w:rsidTr="00F42F5E">
        <w:trPr>
          <w:trHeight w:val="2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Создание жилищных условий для населения района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588,5</w:t>
            </w:r>
          </w:p>
        </w:tc>
      </w:tr>
      <w:tr w:rsidR="00CF1B70" w:rsidRPr="00303DE4" w:rsidTr="00F42F5E">
        <w:trPr>
          <w:trHeight w:val="84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08 7 01 60870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588,5</w:t>
            </w:r>
          </w:p>
        </w:tc>
      </w:tr>
      <w:tr w:rsidR="00CF1B70" w:rsidRPr="00303DE4" w:rsidTr="00F42F5E">
        <w:trPr>
          <w:trHeight w:val="139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08 7 01 60870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525,5</w:t>
            </w:r>
          </w:p>
        </w:tc>
      </w:tr>
      <w:tr w:rsidR="00CF1B70" w:rsidRPr="00303DE4" w:rsidTr="00F42F5E">
        <w:trPr>
          <w:trHeight w:val="4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08 7 01 60870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63,0</w:t>
            </w:r>
          </w:p>
        </w:tc>
      </w:tr>
      <w:tr w:rsidR="00CF1B70" w:rsidRPr="00303DE4" w:rsidTr="00F42F5E">
        <w:trPr>
          <w:trHeight w:val="71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11 0 00 0 0000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3712,7</w:t>
            </w:r>
          </w:p>
        </w:tc>
      </w:tr>
      <w:tr w:rsidR="00CF1B70" w:rsidRPr="00303DE4" w:rsidTr="00F42F5E">
        <w:trPr>
          <w:trHeight w:val="44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3712,7</w:t>
            </w:r>
          </w:p>
        </w:tc>
      </w:tr>
      <w:tr w:rsidR="00CF1B70" w:rsidRPr="00303DE4" w:rsidTr="00F42F5E">
        <w:trPr>
          <w:trHeight w:val="54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3712,7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11 1 04  60880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3124,0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11 1 04  60880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2819,0</w:t>
            </w:r>
          </w:p>
        </w:tc>
      </w:tr>
      <w:tr w:rsidR="00CF1B70" w:rsidRPr="00303DE4" w:rsidTr="00F42F5E">
        <w:trPr>
          <w:trHeight w:val="43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11 1 04  60880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305,0</w:t>
            </w:r>
          </w:p>
        </w:tc>
      </w:tr>
      <w:tr w:rsidR="00CF1B70" w:rsidRPr="00303DE4" w:rsidTr="00F42F5E">
        <w:trPr>
          <w:trHeight w:val="58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11 1 04 60900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588,7</w:t>
            </w:r>
          </w:p>
        </w:tc>
      </w:tr>
      <w:tr w:rsidR="00CF1B70" w:rsidRPr="00303DE4" w:rsidTr="00F42F5E">
        <w:trPr>
          <w:trHeight w:val="130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11 1 04 60900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443,7</w:t>
            </w:r>
          </w:p>
        </w:tc>
      </w:tr>
      <w:tr w:rsidR="00CF1B70" w:rsidRPr="00303DE4" w:rsidTr="00F42F5E">
        <w:trPr>
          <w:trHeight w:val="48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11 1 04 60900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131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1177,4</w:t>
            </w:r>
          </w:p>
        </w:tc>
      </w:tr>
      <w:tr w:rsidR="00CF1B70" w:rsidRPr="00303DE4" w:rsidTr="00F42F5E">
        <w:trPr>
          <w:trHeight w:val="37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1177,4</w:t>
            </w:r>
          </w:p>
        </w:tc>
      </w:tr>
      <w:tr w:rsidR="00CF1B70" w:rsidRPr="00303DE4" w:rsidTr="00F42F5E">
        <w:trPr>
          <w:trHeight w:val="40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мероприятий, поддержка сельскохозяйственного производства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1177,4</w:t>
            </w:r>
          </w:p>
        </w:tc>
      </w:tr>
      <w:tr w:rsidR="00CF1B70" w:rsidRPr="00303DE4" w:rsidTr="00F42F5E">
        <w:trPr>
          <w:trHeight w:val="69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13 1 01 60910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1177,4</w:t>
            </w:r>
          </w:p>
        </w:tc>
      </w:tr>
      <w:tr w:rsidR="00CF1B70" w:rsidRPr="00303DE4" w:rsidTr="00F42F5E">
        <w:trPr>
          <w:trHeight w:val="98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13 1 01 60910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1081,3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13 1 01 60910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96,1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48347,5</w:t>
            </w:r>
          </w:p>
        </w:tc>
      </w:tr>
      <w:tr w:rsidR="00CF1B70" w:rsidRPr="00303DE4" w:rsidTr="00F42F5E">
        <w:trPr>
          <w:trHeight w:val="54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48347,5</w:t>
            </w:r>
          </w:p>
        </w:tc>
      </w:tr>
      <w:tr w:rsidR="00CF1B70" w:rsidRPr="00303DE4" w:rsidTr="00F42F5E">
        <w:trPr>
          <w:trHeight w:val="5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46627,5</w:t>
            </w:r>
          </w:p>
        </w:tc>
      </w:tr>
      <w:tr w:rsidR="00CF1B70" w:rsidRPr="00303DE4" w:rsidTr="00F42F5E">
        <w:trPr>
          <w:trHeight w:val="126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45328,5</w:t>
            </w:r>
          </w:p>
        </w:tc>
      </w:tr>
      <w:tr w:rsidR="00CF1B70" w:rsidRPr="00303DE4" w:rsidTr="00F42F5E">
        <w:trPr>
          <w:trHeight w:val="59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1150,0</w:t>
            </w:r>
          </w:p>
        </w:tc>
      </w:tr>
      <w:tr w:rsidR="00CF1B70" w:rsidRPr="00303DE4" w:rsidTr="00F42F5E">
        <w:trPr>
          <w:trHeight w:val="41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149,0</w:t>
            </w:r>
          </w:p>
        </w:tc>
      </w:tr>
      <w:tr w:rsidR="00CF1B70" w:rsidRPr="00303DE4" w:rsidTr="00F42F5E">
        <w:trPr>
          <w:trHeight w:val="125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</w:t>
            </w:r>
            <w:r>
              <w:t>в</w:t>
            </w:r>
            <w:r w:rsidRPr="00583652">
              <w:t xml:space="preserve"> результате чрезвычайных ситуаций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51 1 00 60070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66,0</w:t>
            </w:r>
          </w:p>
        </w:tc>
      </w:tr>
      <w:tr w:rsidR="00CF1B70" w:rsidRPr="00303DE4" w:rsidTr="00F42F5E">
        <w:trPr>
          <w:trHeight w:val="14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51 1 00 60070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66,0</w:t>
            </w:r>
          </w:p>
        </w:tc>
      </w:tr>
      <w:tr w:rsidR="00CF1B70" w:rsidRPr="00303DE4" w:rsidTr="00F42F5E">
        <w:trPr>
          <w:trHeight w:val="112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51 1 00 60890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1588,0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51 1 00 60890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1427,0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51 1 00 60890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161,0</w:t>
            </w:r>
          </w:p>
        </w:tc>
      </w:tr>
      <w:tr w:rsidR="00CF1B70" w:rsidRPr="00303DE4" w:rsidTr="00F42F5E">
        <w:trPr>
          <w:trHeight w:val="252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51 1 00 62600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66,0</w:t>
            </w:r>
          </w:p>
        </w:tc>
      </w:tr>
      <w:tr w:rsidR="00CF1B70" w:rsidRPr="00303DE4" w:rsidTr="00F42F5E">
        <w:trPr>
          <w:trHeight w:val="113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51 1 00 62600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66,0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Судебная система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88,0</w:t>
            </w:r>
          </w:p>
        </w:tc>
      </w:tr>
      <w:tr w:rsidR="00CF1B70" w:rsidRPr="00303DE4" w:rsidTr="00F42F5E">
        <w:trPr>
          <w:trHeight w:val="4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полномочий Российской Федерации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51 7 00 00000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88,0</w:t>
            </w:r>
          </w:p>
        </w:tc>
      </w:tr>
      <w:tr w:rsidR="00CF1B70" w:rsidRPr="00303DE4" w:rsidTr="00F42F5E">
        <w:trPr>
          <w:trHeight w:val="117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51 7 00 51200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88,0</w:t>
            </w:r>
          </w:p>
        </w:tc>
      </w:tr>
      <w:tr w:rsidR="00CF1B70" w:rsidRPr="00303DE4" w:rsidTr="00F42F5E">
        <w:trPr>
          <w:trHeight w:val="54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51 7 00 51200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88,0</w:t>
            </w:r>
          </w:p>
        </w:tc>
      </w:tr>
      <w:tr w:rsidR="00CF1B70" w:rsidRPr="00303DE4" w:rsidTr="00F42F5E">
        <w:trPr>
          <w:trHeight w:val="43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Резервные фонды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2000,0</w:t>
            </w:r>
          </w:p>
        </w:tc>
      </w:tr>
      <w:tr w:rsidR="00CF1B70" w:rsidRPr="00303DE4" w:rsidTr="00F42F5E">
        <w:trPr>
          <w:trHeight w:val="6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2000,0</w:t>
            </w:r>
          </w:p>
        </w:tc>
      </w:tr>
      <w:tr w:rsidR="00CF1B70" w:rsidRPr="00303DE4" w:rsidTr="00F42F5E">
        <w:trPr>
          <w:trHeight w:val="28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Финансовое обеспечение непредвиденных расходов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51 2 00 00000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2000,0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51 2 00 10490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2000,0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51 2 00 10490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2000,0</w:t>
            </w:r>
          </w:p>
        </w:tc>
      </w:tr>
      <w:tr w:rsidR="00CF1B70" w:rsidRPr="00303DE4" w:rsidTr="00F42F5E">
        <w:trPr>
          <w:trHeight w:val="28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Другие общегосударственные вопросы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26662,7</w:t>
            </w:r>
          </w:p>
        </w:tc>
      </w:tr>
      <w:tr w:rsidR="00CF1B70" w:rsidRPr="00303DE4" w:rsidTr="00F42F5E">
        <w:trPr>
          <w:trHeight w:val="40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"Обеспечение безопасности населения"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81,0</w:t>
            </w:r>
          </w:p>
        </w:tc>
      </w:tr>
      <w:tr w:rsidR="00CF1B70" w:rsidRPr="00303DE4" w:rsidTr="00F42F5E">
        <w:trPr>
          <w:trHeight w:val="11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07 2 00 00000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11,0</w:t>
            </w:r>
          </w:p>
        </w:tc>
      </w:tr>
      <w:tr w:rsidR="00CF1B70" w:rsidRPr="00303DE4" w:rsidTr="00F42F5E">
        <w:trPr>
          <w:trHeight w:val="56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07 2 01 00000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11,0</w:t>
            </w:r>
          </w:p>
        </w:tc>
      </w:tr>
      <w:tr w:rsidR="00CF1B70" w:rsidRPr="00303DE4" w:rsidTr="00F42F5E">
        <w:trPr>
          <w:trHeight w:val="4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07 2 01 10050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11,0</w:t>
            </w:r>
          </w:p>
        </w:tc>
      </w:tr>
      <w:tr w:rsidR="00CF1B70" w:rsidRPr="00303DE4" w:rsidTr="00F42F5E">
        <w:trPr>
          <w:trHeight w:val="53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07 2 01 10050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11,0</w:t>
            </w:r>
          </w:p>
        </w:tc>
      </w:tr>
      <w:tr w:rsidR="00CF1B70" w:rsidRPr="00303DE4" w:rsidTr="00F42F5E">
        <w:trPr>
          <w:trHeight w:val="82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07 3 00 00000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69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07 3 01 00000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15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07 3 01 10260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5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07 3 01 10260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55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07 4 00 00000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60,0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07 4 01 00000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60,0</w:t>
            </w:r>
          </w:p>
        </w:tc>
      </w:tr>
      <w:tr w:rsidR="00CF1B70" w:rsidRPr="00303DE4" w:rsidTr="00F42F5E">
        <w:trPr>
          <w:trHeight w:val="8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07 4 01 10270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07 4 01 10270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60,0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1000,0</w:t>
            </w:r>
          </w:p>
        </w:tc>
      </w:tr>
      <w:tr w:rsidR="00CF1B70" w:rsidRPr="00303DE4" w:rsidTr="00F42F5E">
        <w:trPr>
          <w:trHeight w:val="29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09 2 00 00000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1000,0</w:t>
            </w:r>
          </w:p>
        </w:tc>
      </w:tr>
      <w:tr w:rsidR="00CF1B70" w:rsidRPr="00303DE4" w:rsidTr="00F42F5E">
        <w:trPr>
          <w:trHeight w:val="69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09 2 01 00000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1000,0</w:t>
            </w:r>
          </w:p>
        </w:tc>
      </w:tr>
      <w:tr w:rsidR="00CF1B70" w:rsidRPr="00303DE4" w:rsidTr="00F42F5E">
        <w:trPr>
          <w:trHeight w:val="84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09 2 01 10060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1000,0</w:t>
            </w:r>
          </w:p>
        </w:tc>
      </w:tr>
      <w:tr w:rsidR="00CF1B70" w:rsidRPr="00303DE4" w:rsidTr="00F42F5E">
        <w:trPr>
          <w:trHeight w:val="4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09 2 01 10060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1000,0</w:t>
            </w:r>
          </w:p>
        </w:tc>
      </w:tr>
      <w:tr w:rsidR="00CF1B70" w:rsidRPr="00303DE4" w:rsidTr="00F42F5E">
        <w:trPr>
          <w:trHeight w:val="70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1915,0</w:t>
            </w:r>
          </w:p>
        </w:tc>
      </w:tr>
      <w:tr w:rsidR="00CF1B70" w:rsidRPr="00303DE4" w:rsidTr="00F42F5E">
        <w:trPr>
          <w:trHeight w:val="28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1915,0</w:t>
            </w:r>
          </w:p>
        </w:tc>
      </w:tr>
      <w:tr w:rsidR="00CF1B70" w:rsidRPr="00303DE4" w:rsidTr="00F42F5E">
        <w:trPr>
          <w:trHeight w:val="85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58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12 1 01 10380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59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12 1 01 10380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640,0</w:t>
            </w:r>
          </w:p>
        </w:tc>
      </w:tr>
      <w:tr w:rsidR="00CF1B70" w:rsidRPr="00303DE4" w:rsidTr="00F42F5E">
        <w:trPr>
          <w:trHeight w:val="29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175,0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0,1</w:t>
            </w:r>
          </w:p>
        </w:tc>
      </w:tr>
      <w:tr w:rsidR="00CF1B70" w:rsidRPr="00303DE4" w:rsidTr="00F42F5E">
        <w:trPr>
          <w:trHeight w:val="57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5,7</w:t>
            </w:r>
          </w:p>
        </w:tc>
      </w:tr>
      <w:tr w:rsidR="00CF1B70" w:rsidRPr="00303DE4" w:rsidTr="00F42F5E">
        <w:trPr>
          <w:trHeight w:val="2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168,9</w:t>
            </w:r>
          </w:p>
        </w:tc>
      </w:tr>
      <w:tr w:rsidR="00CF1B70" w:rsidRPr="00303DE4" w:rsidTr="00F42F5E">
        <w:trPr>
          <w:trHeight w:val="27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0,3</w:t>
            </w:r>
          </w:p>
        </w:tc>
      </w:tr>
      <w:tr w:rsidR="00CF1B70" w:rsidRPr="00303DE4" w:rsidTr="00F42F5E">
        <w:trPr>
          <w:trHeight w:val="16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12 1 02 10390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465,0</w:t>
            </w:r>
          </w:p>
        </w:tc>
      </w:tr>
      <w:tr w:rsidR="00CF1B70" w:rsidRPr="00303DE4" w:rsidTr="00F42F5E">
        <w:trPr>
          <w:trHeight w:val="56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12 1 02 10390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465,0</w:t>
            </w:r>
          </w:p>
        </w:tc>
      </w:tr>
      <w:tr w:rsidR="00CF1B70" w:rsidRPr="00303DE4" w:rsidTr="00F42F5E">
        <w:trPr>
          <w:trHeight w:val="26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Общесистемные и обеспечивающие мероприятия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1265,0</w:t>
            </w:r>
          </w:p>
        </w:tc>
      </w:tr>
      <w:tr w:rsidR="00CF1B70" w:rsidRPr="00303DE4" w:rsidTr="00F42F5E">
        <w:trPr>
          <w:trHeight w:val="69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12 1 03 10150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1265,0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12 1 03 10150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1265,0</w:t>
            </w:r>
          </w:p>
        </w:tc>
      </w:tr>
      <w:tr w:rsidR="00CF1B70" w:rsidRPr="00303DE4" w:rsidTr="00F42F5E">
        <w:trPr>
          <w:trHeight w:val="10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30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41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Мероприятия по землеустройству и землепользованию 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14 1 02 10010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14 1 02 10010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54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23416,7</w:t>
            </w:r>
          </w:p>
        </w:tc>
      </w:tr>
      <w:tr w:rsidR="00CF1B70" w:rsidRPr="00303DE4" w:rsidTr="00F42F5E">
        <w:trPr>
          <w:trHeight w:val="40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Мероприятия в рамках управления имуществом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51 3 00 00000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430,0</w:t>
            </w:r>
          </w:p>
        </w:tc>
      </w:tr>
      <w:tr w:rsidR="00CF1B70" w:rsidRPr="00303DE4" w:rsidTr="00F42F5E">
        <w:trPr>
          <w:trHeight w:val="98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51 3 00 10010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430,0</w:t>
            </w:r>
          </w:p>
        </w:tc>
      </w:tr>
      <w:tr w:rsidR="00CF1B70" w:rsidRPr="00303DE4" w:rsidTr="00F42F5E">
        <w:trPr>
          <w:trHeight w:val="44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51 3 00 10010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430,0</w:t>
            </w:r>
          </w:p>
        </w:tc>
      </w:tr>
      <w:tr w:rsidR="00CF1B70" w:rsidRPr="00303DE4" w:rsidTr="00F42F5E">
        <w:trPr>
          <w:trHeight w:val="45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муниципальных функций связанных с муниципальным управлением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51 4 00 00000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</w:tr>
      <w:tr w:rsidR="00CF1B70" w:rsidRPr="00303DE4" w:rsidTr="00F42F5E">
        <w:trPr>
          <w:trHeight w:val="3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Прочие обязательства муниципального образования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51 4 00 10020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51 4 00 10020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5,0</w:t>
            </w:r>
          </w:p>
        </w:tc>
      </w:tr>
      <w:tr w:rsidR="00CF1B70" w:rsidRPr="00303DE4" w:rsidTr="00F42F5E">
        <w:trPr>
          <w:trHeight w:val="27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51 4 00 10020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190,0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хозяйственного обслуживания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51 5 00 00000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20932,8</w:t>
            </w:r>
          </w:p>
        </w:tc>
      </w:tr>
      <w:tr w:rsidR="00CF1B70" w:rsidRPr="00303DE4" w:rsidTr="00F42F5E">
        <w:trPr>
          <w:trHeight w:val="68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51 5 00 00590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20932,8</w:t>
            </w:r>
          </w:p>
        </w:tc>
      </w:tr>
      <w:tr w:rsidR="00CF1B70" w:rsidRPr="00303DE4" w:rsidTr="00F42F5E">
        <w:trPr>
          <w:trHeight w:val="114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51 5 00 00590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9595,0</w:t>
            </w:r>
          </w:p>
        </w:tc>
      </w:tr>
      <w:tr w:rsidR="00CF1B70" w:rsidRPr="00303DE4" w:rsidTr="00F42F5E">
        <w:trPr>
          <w:trHeight w:val="4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51 5 00 00590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10837,8</w:t>
            </w:r>
          </w:p>
        </w:tc>
      </w:tr>
      <w:tr w:rsidR="00CF1B70" w:rsidRPr="00303DE4" w:rsidTr="00F42F5E">
        <w:trPr>
          <w:trHeight w:val="30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51 5 00 00590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500,0</w:t>
            </w:r>
          </w:p>
        </w:tc>
      </w:tr>
      <w:tr w:rsidR="00CF1B70" w:rsidRPr="00303DE4" w:rsidTr="00F42F5E">
        <w:trPr>
          <w:trHeight w:val="20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Муниципальный архив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51 6 00 00000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1858,9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51 6 00 00590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1858,9</w:t>
            </w:r>
          </w:p>
        </w:tc>
      </w:tr>
      <w:tr w:rsidR="00CF1B70" w:rsidRPr="00303DE4" w:rsidTr="00F42F5E">
        <w:trPr>
          <w:trHeight w:val="112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51 6 00 00590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1535,0</w:t>
            </w:r>
          </w:p>
        </w:tc>
      </w:tr>
      <w:tr w:rsidR="00CF1B70" w:rsidRPr="00303DE4" w:rsidTr="00F42F5E">
        <w:trPr>
          <w:trHeight w:val="58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51 6 00 00590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308,9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51 6 00 00590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41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Национальная оборона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4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Мобилизационная подготовка экономики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99 0 00 00000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54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Непрограммные расходы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99 1 00 00000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55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Мероприятия по обеспечению мобилизационной подготовки экономики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99 1 00 10030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99 1 00 10030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145,0</w:t>
            </w:r>
          </w:p>
        </w:tc>
      </w:tr>
      <w:tr w:rsidR="00CF1B70" w:rsidRPr="00303DE4" w:rsidTr="00F42F5E">
        <w:trPr>
          <w:trHeight w:val="54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7351,7</w:t>
            </w:r>
          </w:p>
        </w:tc>
      </w:tr>
      <w:tr w:rsidR="00CF1B70" w:rsidRPr="00303DE4" w:rsidTr="00F42F5E">
        <w:trPr>
          <w:trHeight w:val="69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Защита населения и территории от чрезвычайных ситуаций и стихийных бедствий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7351,7</w:t>
            </w:r>
          </w:p>
        </w:tc>
      </w:tr>
      <w:tr w:rsidR="00CF1B70" w:rsidRPr="00303DE4" w:rsidTr="00F42F5E">
        <w:trPr>
          <w:trHeight w:val="84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7351,7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7351,7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7149,7</w:t>
            </w:r>
          </w:p>
        </w:tc>
      </w:tr>
      <w:tr w:rsidR="00CF1B70" w:rsidRPr="00303DE4" w:rsidTr="00F42F5E">
        <w:trPr>
          <w:trHeight w:val="7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6871,7</w:t>
            </w:r>
          </w:p>
        </w:tc>
      </w:tr>
      <w:tr w:rsidR="00CF1B70" w:rsidRPr="00303DE4" w:rsidTr="00F42F5E">
        <w:trPr>
          <w:trHeight w:val="139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6234,0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617,7</w:t>
            </w:r>
          </w:p>
        </w:tc>
      </w:tr>
      <w:tr w:rsidR="00CF1B70" w:rsidRPr="00303DE4" w:rsidTr="00F42F5E">
        <w:trPr>
          <w:trHeight w:val="2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Реализация мероприятий подпрограммы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07 1 01 10040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278,0</w:t>
            </w:r>
          </w:p>
        </w:tc>
      </w:tr>
      <w:tr w:rsidR="00CF1B70" w:rsidRPr="00303DE4" w:rsidTr="00F42F5E">
        <w:trPr>
          <w:trHeight w:val="42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07 1 01 10040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278,0</w:t>
            </w:r>
          </w:p>
        </w:tc>
      </w:tr>
      <w:tr w:rsidR="00CF1B70" w:rsidRPr="00303DE4" w:rsidTr="00F42F5E">
        <w:trPr>
          <w:trHeight w:val="2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Профилактика терроризма в Краснодарском крае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106,0</w:t>
            </w:r>
          </w:p>
        </w:tc>
      </w:tr>
      <w:tr w:rsidR="00CF1B70" w:rsidRPr="00303DE4" w:rsidTr="00F42F5E">
        <w:trPr>
          <w:trHeight w:val="40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Реализация мероприятий подпрограммы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07 1 02 10040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106,0</w:t>
            </w:r>
          </w:p>
        </w:tc>
      </w:tr>
      <w:tr w:rsidR="00CF1B70" w:rsidRPr="00303DE4" w:rsidTr="00F42F5E">
        <w:trPr>
          <w:trHeight w:val="55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07 1 02 10040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106,0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Мероприятия по развитию аппаратно-програмного комплекса "Безопасный город"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96,0</w:t>
            </w:r>
          </w:p>
        </w:tc>
      </w:tr>
      <w:tr w:rsidR="00CF1B70" w:rsidRPr="00303DE4" w:rsidTr="00F42F5E">
        <w:trPr>
          <w:trHeight w:val="40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Реализация мероприятий подпрограммы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07 1 03 10040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96,0</w:t>
            </w:r>
          </w:p>
        </w:tc>
      </w:tr>
      <w:tr w:rsidR="00CF1B70" w:rsidRPr="00303DE4" w:rsidTr="00F42F5E">
        <w:trPr>
          <w:trHeight w:val="57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07 1 03 10040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96,0</w:t>
            </w:r>
          </w:p>
        </w:tc>
      </w:tr>
      <w:tr w:rsidR="00CF1B70" w:rsidRPr="00303DE4" w:rsidTr="00F42F5E">
        <w:trPr>
          <w:trHeight w:val="13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Национальная экономика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12811,9</w:t>
            </w:r>
          </w:p>
        </w:tc>
      </w:tr>
      <w:tr w:rsidR="00CF1B70" w:rsidRPr="00303DE4" w:rsidTr="00F42F5E">
        <w:trPr>
          <w:trHeight w:val="26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Сельское хозяйство и рыболовство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8027,1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8027,1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8027,1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мероприятий, поддержка сельскохозяйственного производства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7994,9</w:t>
            </w:r>
          </w:p>
        </w:tc>
      </w:tr>
      <w:tr w:rsidR="00CF1B70" w:rsidRPr="00303DE4" w:rsidTr="00F42F5E">
        <w:trPr>
          <w:trHeight w:val="198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13 1 01 60090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7994,9</w:t>
            </w:r>
          </w:p>
        </w:tc>
      </w:tr>
      <w:tr w:rsidR="00CF1B70" w:rsidRPr="00303DE4" w:rsidTr="00F42F5E">
        <w:trPr>
          <w:trHeight w:val="3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13 1 01 60090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7994,9</w:t>
            </w:r>
          </w:p>
        </w:tc>
      </w:tr>
      <w:tr w:rsidR="00CF1B70" w:rsidRPr="00303DE4" w:rsidTr="00F42F5E">
        <w:trPr>
          <w:trHeight w:val="35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32,2</w:t>
            </w:r>
          </w:p>
        </w:tc>
      </w:tr>
      <w:tr w:rsidR="00CF1B70" w:rsidRPr="00303DE4" w:rsidTr="00F42F5E">
        <w:trPr>
          <w:trHeight w:val="77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13 1 02  61650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32,2</w:t>
            </w:r>
          </w:p>
        </w:tc>
      </w:tr>
      <w:tr w:rsidR="00CF1B70" w:rsidRPr="00303DE4" w:rsidTr="00F42F5E">
        <w:trPr>
          <w:trHeight w:val="39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13 1 02  61650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32,2</w:t>
            </w:r>
          </w:p>
        </w:tc>
      </w:tr>
      <w:tr w:rsidR="00CF1B70" w:rsidRPr="00303DE4" w:rsidTr="00F42F5E">
        <w:trPr>
          <w:trHeight w:val="1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Дорожное хозяйство (дорожные фонды)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379,8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379,8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08 3 00 00000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379,8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Комплексное и устойчивое развитие дорожного хозяйства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08 3 01 00000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379,8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Ремонт и содержание дорог местного значения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08 3 01 10190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379,8</w:t>
            </w:r>
          </w:p>
        </w:tc>
      </w:tr>
      <w:tr w:rsidR="00CF1B70" w:rsidRPr="00303DE4" w:rsidTr="00F42F5E">
        <w:trPr>
          <w:trHeight w:val="56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08 3 01 10190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379,8</w:t>
            </w:r>
          </w:p>
        </w:tc>
      </w:tr>
      <w:tr w:rsidR="00CF1B70" w:rsidRPr="00303DE4" w:rsidTr="00F42F5E">
        <w:trPr>
          <w:trHeight w:val="40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Другие вопросы в области национальной экономики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4405,0</w:t>
            </w:r>
          </w:p>
        </w:tc>
      </w:tr>
      <w:tr w:rsidR="00CF1B70" w:rsidRPr="00303DE4" w:rsidTr="00F42F5E">
        <w:trPr>
          <w:trHeight w:val="14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600,0</w:t>
            </w:r>
          </w:p>
        </w:tc>
      </w:tr>
      <w:tr w:rsidR="00CF1B70" w:rsidRPr="00303DE4" w:rsidTr="00F42F5E">
        <w:trPr>
          <w:trHeight w:val="2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Создание жилищных условий для населения района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600,0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08 7 01 10510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600,0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08 7 01 10510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600,0</w:t>
            </w:r>
          </w:p>
        </w:tc>
      </w:tr>
      <w:tr w:rsidR="00CF1B70" w:rsidRPr="00303DE4" w:rsidTr="00F42F5E">
        <w:trPr>
          <w:trHeight w:val="71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200,0</w:t>
            </w:r>
          </w:p>
        </w:tc>
      </w:tr>
      <w:tr w:rsidR="00CF1B70" w:rsidRPr="00303DE4" w:rsidTr="00F42F5E">
        <w:trPr>
          <w:trHeight w:val="7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200,0</w:t>
            </w:r>
          </w:p>
        </w:tc>
      </w:tr>
      <w:tr w:rsidR="00CF1B70" w:rsidRPr="00303DE4" w:rsidTr="00F42F5E">
        <w:trPr>
          <w:trHeight w:val="87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200,0</w:t>
            </w:r>
          </w:p>
        </w:tc>
      </w:tr>
      <w:tr w:rsidR="00CF1B70" w:rsidRPr="00303DE4" w:rsidTr="00F42F5E">
        <w:trPr>
          <w:trHeight w:val="69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Создание условий для развития малого и среднего предпринимательства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09 1 01 10080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200,0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09 1 01 10080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200,0</w:t>
            </w:r>
          </w:p>
        </w:tc>
      </w:tr>
      <w:tr w:rsidR="00CF1B70" w:rsidRPr="00303DE4" w:rsidTr="00F42F5E">
        <w:trPr>
          <w:trHeight w:val="84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3605,0</w:t>
            </w:r>
          </w:p>
        </w:tc>
      </w:tr>
      <w:tr w:rsidR="00CF1B70" w:rsidRPr="00303DE4" w:rsidTr="00F42F5E">
        <w:trPr>
          <w:trHeight w:val="29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3605,0</w:t>
            </w:r>
          </w:p>
        </w:tc>
      </w:tr>
      <w:tr w:rsidR="00CF1B70" w:rsidRPr="00303DE4" w:rsidTr="00F42F5E">
        <w:trPr>
          <w:trHeight w:val="27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Мероприятия по землеустройству и землепользованию 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3605,0</w:t>
            </w:r>
          </w:p>
        </w:tc>
      </w:tr>
      <w:tr w:rsidR="00CF1B70" w:rsidRPr="00303DE4" w:rsidTr="00F42F5E">
        <w:trPr>
          <w:trHeight w:val="1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14 1 02 10070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3605,0</w:t>
            </w:r>
          </w:p>
        </w:tc>
      </w:tr>
      <w:tr w:rsidR="00CF1B70" w:rsidRPr="00303DE4" w:rsidTr="00F42F5E">
        <w:trPr>
          <w:trHeight w:val="5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14 1 02 10070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3605,0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Жилищно-коммунальное хозяйство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10330,0</w:t>
            </w:r>
          </w:p>
        </w:tc>
      </w:tr>
      <w:tr w:rsidR="00CF1B70" w:rsidRPr="00303DE4" w:rsidTr="00F42F5E">
        <w:trPr>
          <w:trHeight w:val="39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Жилищное хозяйство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1530,0</w:t>
            </w:r>
          </w:p>
        </w:tc>
      </w:tr>
      <w:tr w:rsidR="00CF1B70" w:rsidRPr="00303DE4" w:rsidTr="00F42F5E">
        <w:trPr>
          <w:trHeight w:val="12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1530,0</w:t>
            </w:r>
          </w:p>
        </w:tc>
      </w:tr>
      <w:tr w:rsidR="00CF1B70" w:rsidRPr="00303DE4" w:rsidTr="00F42F5E">
        <w:trPr>
          <w:trHeight w:val="4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Развитие общественной инфраструктуры муниципального значения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1530,0</w:t>
            </w:r>
          </w:p>
        </w:tc>
      </w:tr>
      <w:tr w:rsidR="00CF1B70" w:rsidRPr="00303DE4" w:rsidTr="00F42F5E">
        <w:trPr>
          <w:trHeight w:val="5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Содержание и обслуживание муниципального жилого фонда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1530,0</w:t>
            </w:r>
          </w:p>
        </w:tc>
      </w:tr>
      <w:tr w:rsidR="00CF1B70" w:rsidRPr="00303DE4" w:rsidTr="00F42F5E">
        <w:trPr>
          <w:trHeight w:val="41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08 1 02 10330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1530,0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08 1 02 10330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1530,0</w:t>
            </w:r>
          </w:p>
        </w:tc>
      </w:tr>
      <w:tr w:rsidR="00CF1B70" w:rsidRPr="00303DE4" w:rsidTr="00F42F5E">
        <w:trPr>
          <w:trHeight w:val="43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Благоустройство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8800,0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8800,0</w:t>
            </w:r>
          </w:p>
        </w:tc>
      </w:tr>
      <w:tr w:rsidR="00CF1B70" w:rsidRPr="00303DE4" w:rsidTr="00F42F5E">
        <w:trPr>
          <w:trHeight w:val="7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08 5 00 00000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8800,0</w:t>
            </w:r>
          </w:p>
        </w:tc>
      </w:tr>
      <w:tr w:rsidR="00CF1B70" w:rsidRPr="00303DE4" w:rsidTr="00F42F5E">
        <w:trPr>
          <w:trHeight w:val="2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утилизации бытовых и промышленных отходов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08 5 01 00000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8800,0</w:t>
            </w:r>
          </w:p>
        </w:tc>
      </w:tr>
      <w:tr w:rsidR="00CF1B70" w:rsidRPr="00303DE4" w:rsidTr="00F42F5E">
        <w:trPr>
          <w:trHeight w:val="44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подпрограммы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08 5 01 10140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8800,0</w:t>
            </w:r>
          </w:p>
        </w:tc>
      </w:tr>
      <w:tr w:rsidR="00CF1B70" w:rsidRPr="00303DE4" w:rsidTr="00F42F5E">
        <w:trPr>
          <w:trHeight w:val="5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08 5 01 10140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8800,0</w:t>
            </w:r>
          </w:p>
        </w:tc>
      </w:tr>
      <w:tr w:rsidR="00CF1B70" w:rsidRPr="00303DE4" w:rsidTr="00F42F5E">
        <w:trPr>
          <w:trHeight w:val="51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Образование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9892,8</w:t>
            </w:r>
          </w:p>
        </w:tc>
      </w:tr>
      <w:tr w:rsidR="00CF1B70" w:rsidRPr="00303DE4" w:rsidTr="00F42F5E">
        <w:trPr>
          <w:trHeight w:val="30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Общее образование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4655,6</w:t>
            </w:r>
          </w:p>
        </w:tc>
      </w:tr>
      <w:tr w:rsidR="00CF1B70" w:rsidRPr="00303DE4" w:rsidTr="00F42F5E">
        <w:trPr>
          <w:trHeight w:val="99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1805,6</w:t>
            </w:r>
          </w:p>
        </w:tc>
      </w:tr>
      <w:tr w:rsidR="00CF1B70" w:rsidRPr="00303DE4" w:rsidTr="00F42F5E">
        <w:trPr>
          <w:trHeight w:val="55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дошкольного, общего и дополнительного образования детей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1805,6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Развитие общеобразовательных учреждений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1805,6</w:t>
            </w:r>
          </w:p>
        </w:tc>
      </w:tr>
      <w:tr w:rsidR="00CF1B70" w:rsidRPr="00303DE4" w:rsidTr="00F42F5E">
        <w:trPr>
          <w:trHeight w:val="96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L0970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1805,6</w:t>
            </w:r>
          </w:p>
        </w:tc>
      </w:tr>
      <w:tr w:rsidR="00CF1B70" w:rsidRPr="00303DE4" w:rsidTr="00F42F5E">
        <w:trPr>
          <w:trHeight w:val="69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L0970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1805,6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2850,0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Развитие общественной инфраструктуры муниципального значения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2850,0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сети и инфраструктуры образовательных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2850,0</w:t>
            </w:r>
          </w:p>
        </w:tc>
      </w:tr>
      <w:tr w:rsidR="00CF1B70" w:rsidRPr="00303DE4" w:rsidTr="00F42F5E">
        <w:trPr>
          <w:trHeight w:val="42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Строительство объекта "Общеобразовательная школа на 550 мест"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08 1 01 10370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2850,0</w:t>
            </w:r>
          </w:p>
        </w:tc>
      </w:tr>
      <w:tr w:rsidR="00CF1B70" w:rsidRPr="00303DE4" w:rsidTr="00F42F5E">
        <w:trPr>
          <w:trHeight w:val="5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08 1 01 10370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2850,0</w:t>
            </w:r>
          </w:p>
        </w:tc>
      </w:tr>
      <w:tr w:rsidR="00CF1B70" w:rsidRPr="00303DE4" w:rsidTr="00F42F5E">
        <w:trPr>
          <w:trHeight w:val="40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Профессиональная подготовка,</w:t>
            </w:r>
            <w:r>
              <w:t xml:space="preserve"> </w:t>
            </w:r>
            <w:r w:rsidRPr="00583652">
              <w:t xml:space="preserve">переподготовка и повышение квалификации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1319,2</w:t>
            </w:r>
          </w:p>
        </w:tc>
      </w:tr>
      <w:tr w:rsidR="00CF1B70" w:rsidRPr="00303DE4" w:rsidTr="00F42F5E">
        <w:trPr>
          <w:trHeight w:val="11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1319,2</w:t>
            </w:r>
          </w:p>
        </w:tc>
      </w:tr>
      <w:tr w:rsidR="00CF1B70" w:rsidRPr="00303DE4" w:rsidTr="00F42F5E">
        <w:trPr>
          <w:trHeight w:val="28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1319,2</w:t>
            </w:r>
          </w:p>
        </w:tc>
      </w:tr>
      <w:tr w:rsidR="00CF1B70" w:rsidRPr="00303DE4" w:rsidTr="00F42F5E">
        <w:trPr>
          <w:trHeight w:val="54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1319,2</w:t>
            </w:r>
          </w:p>
        </w:tc>
      </w:tr>
      <w:tr w:rsidR="00CF1B70" w:rsidRPr="00303DE4" w:rsidTr="00F42F5E">
        <w:trPr>
          <w:trHeight w:val="12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Повышение квалификации медицинских работников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04 S1630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1319,2</w:t>
            </w:r>
          </w:p>
        </w:tc>
      </w:tr>
      <w:tr w:rsidR="00CF1B70" w:rsidRPr="00303DE4" w:rsidTr="00F42F5E">
        <w:trPr>
          <w:trHeight w:val="55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04 S1630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1319,2</w:t>
            </w:r>
          </w:p>
        </w:tc>
      </w:tr>
      <w:tr w:rsidR="00CF1B70" w:rsidRPr="00303DE4" w:rsidTr="00F42F5E">
        <w:trPr>
          <w:trHeight w:val="51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Молодежная политика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3918,0</w:t>
            </w:r>
          </w:p>
        </w:tc>
      </w:tr>
      <w:tr w:rsidR="00CF1B70" w:rsidRPr="00303DE4" w:rsidTr="00F42F5E">
        <w:trPr>
          <w:trHeight w:val="61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150,0</w:t>
            </w:r>
          </w:p>
        </w:tc>
      </w:tr>
      <w:tr w:rsidR="00CF1B70" w:rsidRPr="00303DE4" w:rsidTr="00F42F5E">
        <w:trPr>
          <w:trHeight w:val="39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150,0</w:t>
            </w:r>
          </w:p>
        </w:tc>
      </w:tr>
      <w:tr w:rsidR="00CF1B70" w:rsidRPr="00303DE4" w:rsidTr="00F42F5E">
        <w:trPr>
          <w:trHeight w:val="2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отдыха, оздоровления и занятости детей и подростков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150,0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"Дети Кубани"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150,0</w:t>
            </w:r>
          </w:p>
        </w:tc>
      </w:tr>
      <w:tr w:rsidR="00CF1B70" w:rsidRPr="00303DE4" w:rsidTr="00F42F5E">
        <w:trPr>
          <w:trHeight w:val="2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3768,0</w:t>
            </w:r>
          </w:p>
        </w:tc>
      </w:tr>
      <w:tr w:rsidR="00CF1B70" w:rsidRPr="00303DE4" w:rsidTr="00F42F5E">
        <w:trPr>
          <w:trHeight w:val="28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3768,0</w:t>
            </w:r>
          </w:p>
        </w:tc>
      </w:tr>
      <w:tr w:rsidR="00CF1B70" w:rsidRPr="00303DE4" w:rsidTr="00F42F5E">
        <w:trPr>
          <w:trHeight w:val="40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Повышение эффективности деятельности по реализации молодежной политики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2761,0</w:t>
            </w:r>
          </w:p>
        </w:tc>
      </w:tr>
      <w:tr w:rsidR="00CF1B70" w:rsidRPr="00303DE4" w:rsidTr="00F42F5E">
        <w:trPr>
          <w:trHeight w:val="55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2761,0</w:t>
            </w:r>
          </w:p>
        </w:tc>
      </w:tr>
      <w:tr w:rsidR="00CF1B70" w:rsidRPr="00303DE4" w:rsidTr="00F42F5E">
        <w:trPr>
          <w:trHeight w:val="112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2687,0</w:t>
            </w:r>
          </w:p>
        </w:tc>
      </w:tr>
      <w:tr w:rsidR="00CF1B70" w:rsidRPr="00303DE4" w:rsidTr="00F42F5E">
        <w:trPr>
          <w:trHeight w:val="1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73,1</w:t>
            </w:r>
          </w:p>
        </w:tc>
      </w:tr>
      <w:tr w:rsidR="00CF1B70" w:rsidRPr="00303DE4" w:rsidTr="00F42F5E">
        <w:trPr>
          <w:trHeight w:val="1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-0,1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0,9</w:t>
            </w:r>
          </w:p>
        </w:tc>
      </w:tr>
      <w:tr w:rsidR="00CF1B70" w:rsidRPr="00303DE4" w:rsidTr="00F42F5E">
        <w:trPr>
          <w:trHeight w:val="10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t xml:space="preserve"> </w:t>
            </w:r>
            <w:r w:rsidRPr="00583652">
              <w:t>формирование здорового образа жизни у молодежи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1007,0</w:t>
            </w:r>
          </w:p>
        </w:tc>
      </w:tr>
      <w:tr w:rsidR="00CF1B70" w:rsidRPr="00303DE4" w:rsidTr="00F42F5E">
        <w:trPr>
          <w:trHeight w:val="4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06 1 02 10230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1007,0</w:t>
            </w:r>
          </w:p>
        </w:tc>
      </w:tr>
      <w:tr w:rsidR="00CF1B70" w:rsidRPr="00303DE4" w:rsidTr="00F42F5E">
        <w:trPr>
          <w:trHeight w:val="6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06 1 02 10230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1007,0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Здравоохранение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175264,9</w:t>
            </w:r>
          </w:p>
        </w:tc>
      </w:tr>
      <w:tr w:rsidR="00CF1B70" w:rsidRPr="00303DE4" w:rsidTr="00F42F5E">
        <w:trPr>
          <w:trHeight w:val="16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Стационарная медицинская помощь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67237,8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67237,8</w:t>
            </w:r>
          </w:p>
        </w:tc>
      </w:tr>
      <w:tr w:rsidR="00CF1B70" w:rsidRPr="00303DE4" w:rsidTr="00F42F5E">
        <w:trPr>
          <w:trHeight w:val="3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67237,8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67237,8</w:t>
            </w:r>
          </w:p>
        </w:tc>
      </w:tr>
      <w:tr w:rsidR="00CF1B70" w:rsidRPr="00303DE4" w:rsidTr="00F42F5E">
        <w:trPr>
          <w:trHeight w:val="141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02 1 01 60850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67237,8</w:t>
            </w:r>
          </w:p>
        </w:tc>
      </w:tr>
      <w:tr w:rsidR="00CF1B70" w:rsidRPr="00303DE4" w:rsidTr="00F42F5E">
        <w:trPr>
          <w:trHeight w:val="5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02 1 01 60850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67237,8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Амбулаторная помощь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108027,1</w:t>
            </w:r>
          </w:p>
        </w:tc>
      </w:tr>
      <w:tr w:rsidR="00CF1B70" w:rsidRPr="00303DE4" w:rsidTr="00F42F5E">
        <w:trPr>
          <w:trHeight w:val="101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108027,1</w:t>
            </w:r>
          </w:p>
        </w:tc>
      </w:tr>
      <w:tr w:rsidR="00CF1B70" w:rsidRPr="00303DE4" w:rsidTr="00F42F5E">
        <w:trPr>
          <w:trHeight w:val="18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108027,1</w:t>
            </w:r>
          </w:p>
        </w:tc>
      </w:tr>
      <w:tr w:rsidR="00CF1B70" w:rsidRPr="00303DE4" w:rsidTr="00F42F5E">
        <w:trPr>
          <w:trHeight w:val="4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32501,1</w:t>
            </w:r>
          </w:p>
        </w:tc>
      </w:tr>
      <w:tr w:rsidR="00CF1B70" w:rsidRPr="00303DE4" w:rsidTr="00F42F5E">
        <w:trPr>
          <w:trHeight w:val="118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02 1 01 60850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32501,1</w:t>
            </w:r>
          </w:p>
        </w:tc>
      </w:tr>
      <w:tr w:rsidR="00CF1B70" w:rsidRPr="00303DE4" w:rsidTr="00F42F5E">
        <w:trPr>
          <w:trHeight w:val="6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02 1 01 60850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32501,1</w:t>
            </w:r>
          </w:p>
        </w:tc>
      </w:tr>
      <w:tr w:rsidR="00CF1B70" w:rsidRPr="00303DE4" w:rsidTr="00F42F5E">
        <w:trPr>
          <w:trHeight w:val="28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Совершенствование системы оказания специализированной  медицинской помощи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2118,1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02 1 02 60810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2118,1</w:t>
            </w:r>
          </w:p>
        </w:tc>
      </w:tr>
      <w:tr w:rsidR="00CF1B70" w:rsidRPr="00303DE4" w:rsidTr="00F42F5E">
        <w:trPr>
          <w:trHeight w:val="44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02 1 02 60810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2118,1</w:t>
            </w:r>
          </w:p>
        </w:tc>
      </w:tr>
      <w:tr w:rsidR="00CF1B70" w:rsidRPr="00303DE4" w:rsidTr="00F42F5E">
        <w:trPr>
          <w:trHeight w:val="5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Улучшение обеспечения льготной категории граждан лекарственными препаратами и медицинскими изделиями в амблуторных условиях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47306,6</w:t>
            </w:r>
          </w:p>
        </w:tc>
      </w:tr>
      <w:tr w:rsidR="00CF1B70" w:rsidRPr="00303DE4" w:rsidTr="00F42F5E">
        <w:trPr>
          <w:trHeight w:val="115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02 1 03 61080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47306,6</w:t>
            </w:r>
          </w:p>
        </w:tc>
      </w:tr>
      <w:tr w:rsidR="00CF1B70" w:rsidRPr="00303DE4" w:rsidTr="00F42F5E">
        <w:trPr>
          <w:trHeight w:val="24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02 1 03 61080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47306,6</w:t>
            </w:r>
          </w:p>
        </w:tc>
      </w:tr>
      <w:tr w:rsidR="00CF1B70" w:rsidRPr="00303DE4" w:rsidTr="00F42F5E">
        <w:trPr>
          <w:trHeight w:val="8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24406,3</w:t>
            </w:r>
          </w:p>
        </w:tc>
      </w:tr>
      <w:tr w:rsidR="00CF1B70" w:rsidRPr="00303DE4" w:rsidTr="00F42F5E">
        <w:trPr>
          <w:trHeight w:val="83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муниципальной программы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02 1 06 10440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02 1 06 10440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02 1 06 10440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02 1 06 15670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1698,3</w:t>
            </w:r>
          </w:p>
        </w:tc>
      </w:tr>
      <w:tr w:rsidR="00CF1B70" w:rsidRPr="00303DE4" w:rsidTr="00F42F5E">
        <w:trPr>
          <w:trHeight w:val="56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02 1 06 15670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1698,3</w:t>
            </w:r>
          </w:p>
        </w:tc>
      </w:tr>
      <w:tr w:rsidR="00CF1B70" w:rsidRPr="00303DE4" w:rsidTr="00F42F5E">
        <w:trPr>
          <w:trHeight w:val="68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02 1 06 60960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10700,0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02 1 06 60960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10700,0</w:t>
            </w:r>
          </w:p>
        </w:tc>
      </w:tr>
      <w:tr w:rsidR="00CF1B70" w:rsidRPr="00303DE4" w:rsidTr="00F42F5E">
        <w:trPr>
          <w:trHeight w:val="28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 устойчивому развитию Выселковского района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L5670</w:t>
            </w: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11158,0</w:t>
            </w:r>
          </w:p>
        </w:tc>
      </w:tr>
      <w:tr w:rsidR="00CF1B70" w:rsidRPr="00303DE4" w:rsidTr="00F42F5E">
        <w:trPr>
          <w:trHeight w:val="43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06 L5670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11158,0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Меры социальной поддержки медицинским работникам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02 1 07 00000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1695,0</w:t>
            </w:r>
          </w:p>
        </w:tc>
      </w:tr>
      <w:tr w:rsidR="00CF1B70" w:rsidRPr="00303DE4" w:rsidTr="00F42F5E">
        <w:trPr>
          <w:trHeight w:val="130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Меры социальной поддержки</w:t>
            </w:r>
            <w:r>
              <w:t>,</w:t>
            </w:r>
            <w:r w:rsidRPr="00583652"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02 1 07 10470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1695,0</w:t>
            </w:r>
          </w:p>
        </w:tc>
      </w:tr>
      <w:tr w:rsidR="00CF1B70" w:rsidRPr="00303DE4" w:rsidTr="00F42F5E">
        <w:trPr>
          <w:trHeight w:val="47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02 1 07 10470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1695,0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Социальная политика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19059,0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Пенсионное обеспечение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1610,0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1610,0</w:t>
            </w:r>
          </w:p>
        </w:tc>
      </w:tr>
      <w:tr w:rsidR="00CF1B70" w:rsidRPr="00303DE4" w:rsidTr="00F42F5E">
        <w:trPr>
          <w:trHeight w:val="2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1610,0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1610,0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11 1 01 10100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1610,0</w:t>
            </w:r>
          </w:p>
        </w:tc>
      </w:tr>
      <w:tr w:rsidR="00CF1B70" w:rsidRPr="00303DE4" w:rsidTr="00F42F5E">
        <w:trPr>
          <w:trHeight w:val="28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11 1 01 10100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1610,0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Охрана семьи и детства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17096,2</w:t>
            </w:r>
          </w:p>
        </w:tc>
      </w:tr>
      <w:tr w:rsidR="00CF1B70" w:rsidRPr="00303DE4" w:rsidTr="00F42F5E">
        <w:trPr>
          <w:trHeight w:val="44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17096,2</w:t>
            </w:r>
          </w:p>
        </w:tc>
      </w:tr>
      <w:tr w:rsidR="00CF1B70" w:rsidRPr="00303DE4" w:rsidTr="00F42F5E">
        <w:trPr>
          <w:trHeight w:val="54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17096,2</w:t>
            </w:r>
          </w:p>
        </w:tc>
      </w:tr>
      <w:tr w:rsidR="00CF1B70" w:rsidRPr="00303DE4" w:rsidTr="00F42F5E">
        <w:trPr>
          <w:trHeight w:val="184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05 1 04 62730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17096,2</w:t>
            </w:r>
          </w:p>
        </w:tc>
      </w:tr>
      <w:tr w:rsidR="00CF1B70" w:rsidRPr="00303DE4" w:rsidTr="00F42F5E">
        <w:trPr>
          <w:trHeight w:val="6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05 1 04 62730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17096,2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Другие вопросы в области социальной политики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352,8</w:t>
            </w:r>
          </w:p>
        </w:tc>
      </w:tr>
      <w:tr w:rsidR="00CF1B70" w:rsidRPr="00303DE4" w:rsidTr="00F42F5E">
        <w:trPr>
          <w:trHeight w:val="85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352,8</w:t>
            </w:r>
          </w:p>
        </w:tc>
      </w:tr>
      <w:tr w:rsidR="00CF1B70" w:rsidRPr="00303DE4" w:rsidTr="00F42F5E">
        <w:trPr>
          <w:trHeight w:val="25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352,8</w:t>
            </w:r>
          </w:p>
        </w:tc>
      </w:tr>
      <w:tr w:rsidR="00CF1B70" w:rsidRPr="00303DE4" w:rsidTr="00F42F5E">
        <w:trPr>
          <w:trHeight w:val="68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352,8</w:t>
            </w:r>
          </w:p>
        </w:tc>
      </w:tr>
      <w:tr w:rsidR="00CF1B70" w:rsidRPr="00303DE4" w:rsidTr="00F42F5E">
        <w:trPr>
          <w:trHeight w:val="27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Поддержка общественных организаций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11 1 02 10230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352,8</w:t>
            </w:r>
          </w:p>
        </w:tc>
      </w:tr>
      <w:tr w:rsidR="00CF1B70" w:rsidRPr="00303DE4" w:rsidTr="00F42F5E">
        <w:trPr>
          <w:trHeight w:val="5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11 1 02 10230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352,8</w:t>
            </w:r>
          </w:p>
        </w:tc>
      </w:tr>
      <w:tr w:rsidR="00CF1B70" w:rsidRPr="00303DE4" w:rsidTr="00F42F5E">
        <w:trPr>
          <w:trHeight w:val="49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Физическая культура и спорт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1850,0</w:t>
            </w:r>
          </w:p>
        </w:tc>
      </w:tr>
      <w:tr w:rsidR="00CF1B70" w:rsidRPr="00303DE4" w:rsidTr="00F42F5E">
        <w:trPr>
          <w:trHeight w:val="4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Физическая культура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1850,0</w:t>
            </w:r>
          </w:p>
        </w:tc>
      </w:tr>
      <w:tr w:rsidR="00CF1B70" w:rsidRPr="00303DE4" w:rsidTr="00F42F5E">
        <w:trPr>
          <w:trHeight w:val="78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1050,0</w:t>
            </w:r>
          </w:p>
        </w:tc>
      </w:tr>
      <w:tr w:rsidR="00CF1B70" w:rsidRPr="00303DE4" w:rsidTr="00F42F5E">
        <w:trPr>
          <w:trHeight w:val="22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1050,0</w:t>
            </w:r>
          </w:p>
        </w:tc>
      </w:tr>
      <w:tr w:rsidR="00CF1B70" w:rsidRPr="00303DE4" w:rsidTr="00F42F5E">
        <w:trPr>
          <w:trHeight w:val="9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1050,0</w:t>
            </w:r>
          </w:p>
        </w:tc>
      </w:tr>
      <w:tr w:rsidR="00CF1B70" w:rsidRPr="00303DE4" w:rsidTr="00F42F5E">
        <w:trPr>
          <w:trHeight w:val="5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04 1 01 10110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1050,0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04 1 01 10110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1050,0</w:t>
            </w:r>
          </w:p>
        </w:tc>
      </w:tr>
      <w:tr w:rsidR="00CF1B70" w:rsidRPr="00303DE4" w:rsidTr="00F42F5E">
        <w:trPr>
          <w:trHeight w:val="125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800,0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Развитие общественной инфраструктуры муниципального значения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800,0</w:t>
            </w:r>
          </w:p>
        </w:tc>
      </w:tr>
      <w:tr w:rsidR="00CF1B70" w:rsidRPr="00303DE4" w:rsidTr="00F42F5E">
        <w:trPr>
          <w:trHeight w:val="28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Развитие спортивных сооружений в Выселковском районе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800,0</w:t>
            </w:r>
          </w:p>
        </w:tc>
      </w:tr>
      <w:tr w:rsidR="00CF1B70" w:rsidRPr="00303DE4" w:rsidTr="00F42F5E">
        <w:trPr>
          <w:trHeight w:val="29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Строительство малобюджетных спортивных залов шаговой доступности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08 1 03 12620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800,0</w:t>
            </w:r>
          </w:p>
        </w:tc>
      </w:tr>
      <w:tr w:rsidR="00CF1B70" w:rsidRPr="00303DE4" w:rsidTr="00F42F5E">
        <w:trPr>
          <w:trHeight w:val="1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08 1 03 12620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800,0</w:t>
            </w:r>
          </w:p>
        </w:tc>
      </w:tr>
      <w:tr w:rsidR="00CF1B70" w:rsidRPr="00303DE4" w:rsidTr="00F42F5E">
        <w:trPr>
          <w:trHeight w:val="3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Средства массовой информации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2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Периодическая печать и издательства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 xml:space="preserve">02 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8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12 1 01 10120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32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12 1 01 10120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850,0</w:t>
            </w:r>
          </w:p>
        </w:tc>
      </w:tr>
      <w:tr w:rsidR="00CF1B70" w:rsidRPr="00303DE4" w:rsidTr="00F42F5E">
        <w:trPr>
          <w:trHeight w:val="1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Обслуживание государственного и муниципального долга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00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1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Обслуживание   государственного  внутреннего и муниципального долга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17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51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Управление муниципальным долгом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51 8 00 00000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37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Процентные платежи по муниципальному долгу муниципального образования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51 8 00 10130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24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Обслуживание государственного (муниципального) долга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51 8 00 10130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15,0</w:t>
            </w:r>
          </w:p>
        </w:tc>
      </w:tr>
      <w:tr w:rsidR="00CF1B70" w:rsidRPr="00303DE4" w:rsidTr="00F42F5E">
        <w:trPr>
          <w:trHeight w:val="535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2.</w:t>
            </w:r>
          </w:p>
        </w:tc>
        <w:tc>
          <w:tcPr>
            <w:tcW w:w="5875" w:type="dxa"/>
          </w:tcPr>
          <w:p w:rsidR="00CF1B70" w:rsidRPr="00F42F5E" w:rsidRDefault="00CF1B70" w:rsidP="00F42F5E">
            <w:pPr>
              <w:jc w:val="both"/>
              <w:rPr>
                <w:b/>
                <w:bCs/>
              </w:rPr>
            </w:pPr>
            <w:r w:rsidRPr="00F42F5E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671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905</w:t>
            </w:r>
          </w:p>
        </w:tc>
        <w:tc>
          <w:tcPr>
            <w:tcW w:w="853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-948,0</w:t>
            </w:r>
          </w:p>
        </w:tc>
        <w:tc>
          <w:tcPr>
            <w:tcW w:w="155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21812,1</w:t>
            </w:r>
          </w:p>
        </w:tc>
      </w:tr>
      <w:tr w:rsidR="00CF1B70" w:rsidRPr="00303DE4" w:rsidTr="00F42F5E">
        <w:trPr>
          <w:trHeight w:val="12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Общегосударственные вопросы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-948,0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14897,0</w:t>
            </w:r>
          </w:p>
        </w:tc>
      </w:tr>
      <w:tr w:rsidR="00CF1B70" w:rsidRPr="00303DE4" w:rsidTr="00F42F5E">
        <w:trPr>
          <w:trHeight w:val="69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-948,0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14897,0</w:t>
            </w:r>
          </w:p>
        </w:tc>
      </w:tr>
      <w:tr w:rsidR="00CF1B70" w:rsidRPr="00303DE4" w:rsidTr="00F42F5E">
        <w:trPr>
          <w:trHeight w:val="54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Управление муниципальными финансами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-948,0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14897,0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-948,0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14897,0</w:t>
            </w:r>
          </w:p>
        </w:tc>
      </w:tr>
      <w:tr w:rsidR="00CF1B70" w:rsidRPr="00303DE4" w:rsidTr="00F42F5E">
        <w:trPr>
          <w:trHeight w:val="4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-948,0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14897,0</w:t>
            </w:r>
          </w:p>
        </w:tc>
      </w:tr>
      <w:tr w:rsidR="00CF1B70" w:rsidRPr="00303DE4" w:rsidTr="00F42F5E">
        <w:trPr>
          <w:trHeight w:val="2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-17,0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12634,0</w:t>
            </w:r>
          </w:p>
        </w:tc>
      </w:tr>
      <w:tr w:rsidR="00CF1B70" w:rsidRPr="00303DE4" w:rsidTr="00F42F5E">
        <w:trPr>
          <w:trHeight w:val="1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-903,0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2259,0</w:t>
            </w:r>
          </w:p>
        </w:tc>
      </w:tr>
      <w:tr w:rsidR="00CF1B70" w:rsidRPr="00303DE4" w:rsidTr="00F42F5E">
        <w:trPr>
          <w:trHeight w:val="49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4,0</w:t>
            </w:r>
          </w:p>
        </w:tc>
      </w:tr>
      <w:tr w:rsidR="00CF1B70" w:rsidRPr="00303DE4" w:rsidTr="00F42F5E">
        <w:trPr>
          <w:trHeight w:val="38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6915,1</w:t>
            </w:r>
          </w:p>
        </w:tc>
      </w:tr>
      <w:tr w:rsidR="00CF1B70" w:rsidRPr="00303DE4" w:rsidTr="00F42F5E">
        <w:trPr>
          <w:trHeight w:val="39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6915,1</w:t>
            </w:r>
          </w:p>
        </w:tc>
      </w:tr>
      <w:tr w:rsidR="00CF1B70" w:rsidRPr="00303DE4" w:rsidTr="00F42F5E">
        <w:trPr>
          <w:trHeight w:val="4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Управление муниципальными финансами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6915,1</w:t>
            </w:r>
          </w:p>
        </w:tc>
      </w:tr>
      <w:tr w:rsidR="00CF1B70" w:rsidRPr="00303DE4" w:rsidTr="00F42F5E">
        <w:trPr>
          <w:trHeight w:val="3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Поддержание устойчивого исполнения местных бюджетов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67 3 00 00000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6915,1</w:t>
            </w:r>
          </w:p>
        </w:tc>
      </w:tr>
      <w:tr w:rsidR="00CF1B70" w:rsidRPr="00303DE4" w:rsidTr="00F42F5E">
        <w:trPr>
          <w:trHeight w:val="3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Дотации на выравнивание бюджетной обеспеченности поселений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3 00 S0030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6915,1</w:t>
            </w:r>
          </w:p>
        </w:tc>
      </w:tr>
      <w:tr w:rsidR="00CF1B70" w:rsidRPr="00303DE4" w:rsidTr="00F42F5E">
        <w:trPr>
          <w:trHeight w:val="51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Межбюджетные трансферты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67 3 00 S0030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6915,1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3.</w:t>
            </w:r>
          </w:p>
        </w:tc>
        <w:tc>
          <w:tcPr>
            <w:tcW w:w="5875" w:type="dxa"/>
          </w:tcPr>
          <w:p w:rsidR="00CF1B70" w:rsidRPr="00F42F5E" w:rsidRDefault="00CF1B70" w:rsidP="00F42F5E">
            <w:pPr>
              <w:jc w:val="both"/>
              <w:rPr>
                <w:b/>
                <w:bCs/>
              </w:rPr>
            </w:pPr>
            <w:r w:rsidRPr="00F42F5E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910</w:t>
            </w:r>
          </w:p>
        </w:tc>
        <w:tc>
          <w:tcPr>
            <w:tcW w:w="853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 xml:space="preserve"> </w:t>
            </w: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-40,0</w:t>
            </w:r>
          </w:p>
        </w:tc>
        <w:tc>
          <w:tcPr>
            <w:tcW w:w="155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1858,8</w:t>
            </w:r>
          </w:p>
        </w:tc>
      </w:tr>
      <w:tr w:rsidR="00CF1B70" w:rsidRPr="00303DE4" w:rsidTr="00F42F5E">
        <w:trPr>
          <w:trHeight w:val="28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Общегосударственные вопросы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1858,8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1858,8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1858,8</w:t>
            </w:r>
          </w:p>
        </w:tc>
      </w:tr>
      <w:tr w:rsidR="00CF1B70" w:rsidRPr="00303DE4" w:rsidTr="00F42F5E">
        <w:trPr>
          <w:trHeight w:val="4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956,0</w:t>
            </w:r>
          </w:p>
        </w:tc>
      </w:tr>
      <w:tr w:rsidR="00CF1B70" w:rsidRPr="00303DE4" w:rsidTr="00F42F5E">
        <w:trPr>
          <w:trHeight w:val="4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956,0</w:t>
            </w:r>
          </w:p>
        </w:tc>
      </w:tr>
      <w:tr w:rsidR="00CF1B70" w:rsidRPr="00303DE4" w:rsidTr="00F42F5E">
        <w:trPr>
          <w:trHeight w:val="10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68 1 00 00190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956,0</w:t>
            </w:r>
          </w:p>
        </w:tc>
      </w:tr>
      <w:tr w:rsidR="00CF1B70" w:rsidRPr="00303DE4" w:rsidTr="00F42F5E">
        <w:trPr>
          <w:trHeight w:val="44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Контрольно-счетная палата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902,8</w:t>
            </w:r>
          </w:p>
        </w:tc>
      </w:tr>
      <w:tr w:rsidR="00CF1B70" w:rsidRPr="00303DE4" w:rsidTr="00F42F5E">
        <w:trPr>
          <w:trHeight w:val="7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537,0</w:t>
            </w:r>
          </w:p>
        </w:tc>
      </w:tr>
      <w:tr w:rsidR="00CF1B70" w:rsidRPr="00303DE4" w:rsidTr="00F42F5E">
        <w:trPr>
          <w:trHeight w:val="14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296,5</w:t>
            </w:r>
          </w:p>
        </w:tc>
      </w:tr>
      <w:tr w:rsidR="00CF1B70" w:rsidRPr="00303DE4" w:rsidTr="00F42F5E">
        <w:trPr>
          <w:trHeight w:val="54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240,0</w:t>
            </w:r>
          </w:p>
        </w:tc>
      </w:tr>
      <w:tr w:rsidR="00CF1B70" w:rsidRPr="00303DE4" w:rsidTr="00F42F5E">
        <w:trPr>
          <w:trHeight w:val="55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0,5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68 2 00 20010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365,8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910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06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68 2 00 20010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365,8</w:t>
            </w:r>
          </w:p>
        </w:tc>
      </w:tr>
      <w:tr w:rsidR="00CF1B70" w:rsidRPr="00303DE4" w:rsidTr="00F42F5E">
        <w:trPr>
          <w:trHeight w:val="703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4.</w:t>
            </w:r>
          </w:p>
        </w:tc>
        <w:tc>
          <w:tcPr>
            <w:tcW w:w="5875" w:type="dxa"/>
          </w:tcPr>
          <w:p w:rsidR="00CF1B70" w:rsidRPr="00F42F5E" w:rsidRDefault="00CF1B70" w:rsidP="00F42F5E">
            <w:pPr>
              <w:jc w:val="both"/>
              <w:rPr>
                <w:b/>
                <w:bCs/>
              </w:rPr>
            </w:pPr>
            <w:r w:rsidRPr="00F42F5E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925</w:t>
            </w:r>
          </w:p>
        </w:tc>
        <w:tc>
          <w:tcPr>
            <w:tcW w:w="853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6448,7</w:t>
            </w:r>
          </w:p>
        </w:tc>
        <w:tc>
          <w:tcPr>
            <w:tcW w:w="155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935190,6</w:t>
            </w:r>
          </w:p>
        </w:tc>
      </w:tr>
      <w:tr w:rsidR="00CF1B70" w:rsidRPr="00303DE4" w:rsidTr="00F42F5E">
        <w:trPr>
          <w:trHeight w:val="4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Образование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5836,0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882673,3</w:t>
            </w:r>
          </w:p>
        </w:tc>
      </w:tr>
      <w:tr w:rsidR="00CF1B70" w:rsidRPr="00303DE4" w:rsidTr="00F42F5E">
        <w:trPr>
          <w:trHeight w:val="29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Дошкольное образование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234,1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292662,7</w:t>
            </w:r>
          </w:p>
        </w:tc>
      </w:tr>
      <w:tr w:rsidR="00CF1B70" w:rsidRPr="00303DE4" w:rsidTr="00F42F5E">
        <w:trPr>
          <w:trHeight w:val="39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234,1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292592,7</w:t>
            </w:r>
          </w:p>
        </w:tc>
      </w:tr>
      <w:tr w:rsidR="00CF1B70" w:rsidRPr="00303DE4" w:rsidTr="00F42F5E">
        <w:trPr>
          <w:trHeight w:val="1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234,1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292592,7</w:t>
            </w:r>
          </w:p>
        </w:tc>
      </w:tr>
      <w:tr w:rsidR="00CF1B70" w:rsidRPr="00303DE4" w:rsidTr="00F42F5E">
        <w:trPr>
          <w:trHeight w:val="27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дошкольного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234,1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289114,6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625,0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89919,1</w:t>
            </w:r>
          </w:p>
        </w:tc>
      </w:tr>
      <w:tr w:rsidR="00CF1B70" w:rsidRPr="00303DE4" w:rsidTr="00F42F5E">
        <w:trPr>
          <w:trHeight w:val="41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625,0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89919,1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2107,1</w:t>
            </w:r>
          </w:p>
        </w:tc>
      </w:tr>
      <w:tr w:rsidR="00CF1B70" w:rsidRPr="00303DE4" w:rsidTr="00F42F5E">
        <w:trPr>
          <w:trHeight w:val="43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2107,1</w:t>
            </w:r>
          </w:p>
        </w:tc>
      </w:tr>
      <w:tr w:rsidR="00CF1B70" w:rsidRPr="00303DE4" w:rsidTr="00F42F5E">
        <w:trPr>
          <w:trHeight w:val="44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-430,9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196188,4</w:t>
            </w:r>
          </w:p>
        </w:tc>
      </w:tr>
      <w:tr w:rsidR="00CF1B70" w:rsidRPr="00303DE4" w:rsidTr="00F42F5E">
        <w:trPr>
          <w:trHeight w:val="4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-430,9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196188,4</w:t>
            </w:r>
          </w:p>
        </w:tc>
      </w:tr>
      <w:tr w:rsidR="00CF1B70" w:rsidRPr="00303DE4" w:rsidTr="00F42F5E">
        <w:trPr>
          <w:trHeight w:val="32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S0050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900,0</w:t>
            </w:r>
          </w:p>
        </w:tc>
      </w:tr>
      <w:tr w:rsidR="00CF1B70" w:rsidRPr="00303DE4" w:rsidTr="00F42F5E">
        <w:trPr>
          <w:trHeight w:val="47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S0050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900,0</w:t>
            </w:r>
          </w:p>
        </w:tc>
      </w:tr>
      <w:tr w:rsidR="00CF1B70" w:rsidRPr="00303DE4" w:rsidTr="00F42F5E">
        <w:trPr>
          <w:trHeight w:val="47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3478,1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113,0</w:t>
            </w:r>
          </w:p>
        </w:tc>
      </w:tr>
      <w:tr w:rsidR="00CF1B70" w:rsidRPr="00303DE4" w:rsidTr="00F42F5E">
        <w:trPr>
          <w:trHeight w:val="4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43,3</w:t>
            </w:r>
          </w:p>
        </w:tc>
      </w:tr>
      <w:tr w:rsidR="00CF1B70" w:rsidRPr="00303DE4" w:rsidTr="00F42F5E">
        <w:trPr>
          <w:trHeight w:val="40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69,7</w:t>
            </w:r>
          </w:p>
        </w:tc>
      </w:tr>
      <w:tr w:rsidR="00CF1B70" w:rsidRPr="00303DE4" w:rsidTr="00F42F5E">
        <w:trPr>
          <w:trHeight w:val="211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3C083B">
              <w:t xml:space="preserve"> </w:t>
            </w:r>
            <w:r w:rsidRPr="00583652">
              <w:t>рабочих поселках(поселках городского типа) Краснодарского края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3365,1</w:t>
            </w:r>
          </w:p>
        </w:tc>
      </w:tr>
      <w:tr w:rsidR="00CF1B70" w:rsidRPr="00303DE4" w:rsidTr="00F42F5E">
        <w:trPr>
          <w:trHeight w:val="35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3365,1</w:t>
            </w:r>
          </w:p>
        </w:tc>
      </w:tr>
      <w:tr w:rsidR="00CF1B70" w:rsidRPr="00303DE4" w:rsidTr="00F42F5E">
        <w:trPr>
          <w:trHeight w:val="92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70,0</w:t>
            </w:r>
          </w:p>
        </w:tc>
      </w:tr>
      <w:tr w:rsidR="00CF1B70" w:rsidRPr="00303DE4" w:rsidTr="00F42F5E">
        <w:trPr>
          <w:trHeight w:val="3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08 4 00 00000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70,0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безопасного участия детей в дорожном движении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08 4 01 00000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70,0</w:t>
            </w:r>
          </w:p>
        </w:tc>
      </w:tr>
      <w:tr w:rsidR="00CF1B70" w:rsidRPr="00303DE4" w:rsidTr="00F42F5E">
        <w:trPr>
          <w:trHeight w:val="2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Повышение безопасности дорожного движения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08 4 01 10200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70,0</w:t>
            </w:r>
          </w:p>
        </w:tc>
      </w:tr>
      <w:tr w:rsidR="00CF1B70" w:rsidRPr="00303DE4" w:rsidTr="00F42F5E">
        <w:trPr>
          <w:trHeight w:val="52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08 4 01 10200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70,0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Общее образование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rPr>
                <w:lang w:val="en-US"/>
              </w:rPr>
              <w:t>6</w:t>
            </w:r>
            <w:r w:rsidRPr="00583652">
              <w:t>069,1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</w:t>
            </w:r>
            <w:r>
              <w:rPr>
                <w:lang w:val="en-US"/>
              </w:rPr>
              <w:t>5</w:t>
            </w:r>
            <w:r w:rsidRPr="00583652">
              <w:t>700,6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rPr>
                <w:lang w:val="en-US"/>
              </w:rPr>
              <w:t>6</w:t>
            </w:r>
            <w:r w:rsidRPr="00583652">
              <w:t>096,2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</w:t>
            </w:r>
            <w:r>
              <w:rPr>
                <w:lang w:val="en-US"/>
              </w:rPr>
              <w:t>5</w:t>
            </w:r>
            <w:r w:rsidRPr="00583652">
              <w:t>622,9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rPr>
                <w:lang w:val="en-US"/>
              </w:rPr>
              <w:t>6</w:t>
            </w:r>
            <w:r w:rsidRPr="00583652">
              <w:t>096,2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</w:t>
            </w:r>
            <w:r>
              <w:rPr>
                <w:lang w:val="en-US"/>
              </w:rPr>
              <w:t>5</w:t>
            </w:r>
            <w:r w:rsidRPr="00583652">
              <w:t>622,9</w:t>
            </w:r>
          </w:p>
        </w:tc>
      </w:tr>
      <w:tr w:rsidR="00CF1B70" w:rsidRPr="00303DE4" w:rsidTr="00F42F5E">
        <w:trPr>
          <w:trHeight w:val="28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Развитие общеобразовательных учреждений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rPr>
                <w:lang w:val="en-US"/>
              </w:rPr>
              <w:t>6</w:t>
            </w:r>
            <w:r w:rsidRPr="00583652">
              <w:t>096,2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</w:t>
            </w:r>
            <w:r>
              <w:rPr>
                <w:lang w:val="en-US"/>
              </w:rPr>
              <w:t>9</w:t>
            </w:r>
            <w:r w:rsidRPr="00583652">
              <w:t>719,6</w:t>
            </w:r>
          </w:p>
        </w:tc>
      </w:tr>
      <w:tr w:rsidR="00CF1B70" w:rsidRPr="00303DE4" w:rsidTr="00F42F5E">
        <w:trPr>
          <w:trHeight w:val="40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rPr>
                <w:lang w:val="en-US"/>
              </w:rPr>
              <w:t>5</w:t>
            </w:r>
            <w:r w:rsidRPr="00583652">
              <w:t>784,5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</w:t>
            </w:r>
            <w:r>
              <w:rPr>
                <w:lang w:val="en-US"/>
              </w:rPr>
              <w:t>6</w:t>
            </w:r>
            <w:r w:rsidRPr="00583652">
              <w:t>292,9</w:t>
            </w:r>
          </w:p>
        </w:tc>
      </w:tr>
      <w:tr w:rsidR="00CF1B70" w:rsidRPr="00303DE4" w:rsidTr="00F42F5E">
        <w:trPr>
          <w:trHeight w:val="27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16,3</w:t>
            </w:r>
          </w:p>
        </w:tc>
      </w:tr>
      <w:tr w:rsidR="00CF1B70" w:rsidRPr="00303DE4" w:rsidTr="00F42F5E">
        <w:trPr>
          <w:trHeight w:val="5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rPr>
                <w:lang w:val="en-US"/>
              </w:rPr>
              <w:t>5</w:t>
            </w:r>
            <w:r w:rsidRPr="00583652">
              <w:t>784,5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</w:t>
            </w:r>
            <w:r>
              <w:rPr>
                <w:lang w:val="en-US"/>
              </w:rPr>
              <w:t>6</w:t>
            </w:r>
            <w:r w:rsidRPr="00583652">
              <w:t>276,6</w:t>
            </w:r>
          </w:p>
        </w:tc>
      </w:tr>
      <w:tr w:rsidR="00CF1B70" w:rsidRPr="00303DE4" w:rsidTr="00F42F5E">
        <w:trPr>
          <w:trHeight w:val="5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-88,0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8504,9</w:t>
            </w:r>
          </w:p>
        </w:tc>
      </w:tr>
      <w:tr w:rsidR="00CF1B70" w:rsidRPr="00303DE4" w:rsidTr="00F42F5E">
        <w:trPr>
          <w:trHeight w:val="5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-38,0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242,0</w:t>
            </w:r>
          </w:p>
        </w:tc>
      </w:tr>
      <w:tr w:rsidR="00CF1B70" w:rsidRPr="00303DE4" w:rsidTr="00F42F5E">
        <w:trPr>
          <w:trHeight w:val="56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-50,0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8262,9</w:t>
            </w:r>
          </w:p>
        </w:tc>
      </w:tr>
      <w:tr w:rsidR="00CF1B70" w:rsidRPr="00303DE4" w:rsidTr="00F42F5E">
        <w:trPr>
          <w:trHeight w:val="69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275759,0</w:t>
            </w:r>
          </w:p>
        </w:tc>
      </w:tr>
      <w:tr w:rsidR="00CF1B70" w:rsidRPr="00303DE4" w:rsidTr="00F42F5E">
        <w:trPr>
          <w:trHeight w:val="14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</w:t>
            </w:r>
            <w:r>
              <w:rPr>
                <w:lang w:val="en-US"/>
              </w:rPr>
              <w:t>7</w:t>
            </w:r>
            <w:r w:rsidRPr="00583652">
              <w:t>1</w:t>
            </w:r>
            <w:r>
              <w:t>,1</w:t>
            </w:r>
          </w:p>
        </w:tc>
        <w:tc>
          <w:tcPr>
            <w:tcW w:w="1559" w:type="dxa"/>
            <w:noWrap/>
          </w:tcPr>
          <w:p w:rsidR="00CF1B70" w:rsidRPr="00D169BB" w:rsidRDefault="00CF1B70" w:rsidP="00F42F5E">
            <w:pPr>
              <w:jc w:val="center"/>
              <w:rPr>
                <w:lang w:val="en-US"/>
              </w:rPr>
            </w:pPr>
            <w:r w:rsidRPr="00583652">
              <w:t>53</w:t>
            </w:r>
            <w:r>
              <w:rPr>
                <w:lang w:val="en-US"/>
              </w:rPr>
              <w:t>9</w:t>
            </w:r>
            <w:r w:rsidRPr="00583652">
              <w:t>0,</w:t>
            </w:r>
            <w:r>
              <w:rPr>
                <w:lang w:val="en-US"/>
              </w:rPr>
              <w:t>8</w:t>
            </w:r>
          </w:p>
        </w:tc>
      </w:tr>
      <w:tr w:rsidR="00CF1B70" w:rsidRPr="00303DE4" w:rsidTr="00F42F5E">
        <w:trPr>
          <w:trHeight w:val="4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13,7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>
              <w:t>151,5</w:t>
            </w:r>
          </w:p>
        </w:tc>
      </w:tr>
      <w:tr w:rsidR="00CF1B70" w:rsidRPr="00303DE4" w:rsidTr="00F42F5E">
        <w:trPr>
          <w:trHeight w:val="5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57,4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270216,7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01 1 02 62370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954,5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01 1 02 62370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954,5</w:t>
            </w:r>
          </w:p>
        </w:tc>
      </w:tr>
      <w:tr w:rsidR="00CF1B70" w:rsidRPr="00303DE4" w:rsidTr="00F42F5E">
        <w:trPr>
          <w:trHeight w:val="120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01 1 02 62500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935,3</w:t>
            </w:r>
          </w:p>
        </w:tc>
      </w:tr>
      <w:tr w:rsidR="00CF1B70" w:rsidRPr="00303DE4" w:rsidTr="00F42F5E">
        <w:trPr>
          <w:trHeight w:val="5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01 1 02 62500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935,3</w:t>
            </w:r>
          </w:p>
        </w:tc>
      </w:tr>
      <w:tr w:rsidR="00CF1B70" w:rsidRPr="00303DE4" w:rsidTr="00F42F5E">
        <w:trPr>
          <w:trHeight w:val="27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S0050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2900,0</w:t>
            </w:r>
          </w:p>
        </w:tc>
      </w:tr>
      <w:tr w:rsidR="00CF1B70" w:rsidRPr="00303DE4" w:rsidTr="00F42F5E">
        <w:trPr>
          <w:trHeight w:val="28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S0050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2900,0</w:t>
            </w:r>
          </w:p>
        </w:tc>
      </w:tr>
      <w:tr w:rsidR="00CF1B70" w:rsidRPr="00303DE4" w:rsidTr="00F42F5E">
        <w:trPr>
          <w:trHeight w:val="55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S0600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399,7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14373,0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S0600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3973,3</w:t>
            </w:r>
          </w:p>
        </w:tc>
      </w:tr>
      <w:tr w:rsidR="00CF1B70" w:rsidRPr="00303DE4" w:rsidTr="00F42F5E">
        <w:trPr>
          <w:trHeight w:val="5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02 S0600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399,7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10399,7</w:t>
            </w:r>
          </w:p>
        </w:tc>
      </w:tr>
      <w:tr w:rsidR="00CF1B70" w:rsidRPr="00303DE4" w:rsidTr="00F42F5E">
        <w:trPr>
          <w:trHeight w:val="56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-8,6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5698,3</w:t>
            </w:r>
          </w:p>
        </w:tc>
      </w:tr>
      <w:tr w:rsidR="00CF1B70" w:rsidRPr="00303DE4" w:rsidTr="00F42F5E">
        <w:trPr>
          <w:trHeight w:val="54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-8,6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132,4</w:t>
            </w:r>
          </w:p>
        </w:tc>
      </w:tr>
      <w:tr w:rsidR="00CF1B70" w:rsidRPr="00303DE4" w:rsidTr="00F42F5E">
        <w:trPr>
          <w:trHeight w:val="4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-10,3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126,7</w:t>
            </w:r>
          </w:p>
        </w:tc>
      </w:tr>
      <w:tr w:rsidR="00CF1B70" w:rsidRPr="00303DE4" w:rsidTr="00F42F5E">
        <w:trPr>
          <w:trHeight w:val="56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5,7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5565,9</w:t>
            </w:r>
          </w:p>
        </w:tc>
      </w:tr>
      <w:tr w:rsidR="00CF1B70" w:rsidRPr="00303DE4" w:rsidTr="00F42F5E">
        <w:trPr>
          <w:trHeight w:val="100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-7,6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52,4</w:t>
            </w:r>
          </w:p>
        </w:tc>
      </w:tr>
      <w:tr w:rsidR="00CF1B70" w:rsidRPr="00303DE4" w:rsidTr="00F42F5E">
        <w:trPr>
          <w:trHeight w:val="33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5513,5</w:t>
            </w:r>
          </w:p>
        </w:tc>
      </w:tr>
      <w:tr w:rsidR="00CF1B70" w:rsidRPr="00303DE4" w:rsidTr="00F42F5E">
        <w:trPr>
          <w:trHeight w:val="48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физической культуры и спорта в образовательных организациях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205,0</w:t>
            </w:r>
          </w:p>
        </w:tc>
      </w:tr>
      <w:tr w:rsidR="00CF1B70" w:rsidRPr="00303DE4" w:rsidTr="00F42F5E">
        <w:trPr>
          <w:trHeight w:val="4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205,0</w:t>
            </w:r>
          </w:p>
        </w:tc>
      </w:tr>
      <w:tr w:rsidR="00CF1B70" w:rsidRPr="00303DE4" w:rsidTr="00F42F5E">
        <w:trPr>
          <w:trHeight w:val="36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189,9</w:t>
            </w:r>
          </w:p>
        </w:tc>
      </w:tr>
      <w:tr w:rsidR="00CF1B70" w:rsidRPr="00303DE4" w:rsidTr="00F42F5E">
        <w:trPr>
          <w:trHeight w:val="36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15,1</w:t>
            </w:r>
          </w:p>
        </w:tc>
      </w:tr>
      <w:tr w:rsidR="00CF1B70" w:rsidRPr="00303DE4" w:rsidTr="00F42F5E">
        <w:trPr>
          <w:trHeight w:val="36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-27,1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77,7</w:t>
            </w:r>
          </w:p>
        </w:tc>
      </w:tr>
      <w:tr w:rsidR="00CF1B70" w:rsidRPr="00303DE4" w:rsidTr="00F42F5E">
        <w:trPr>
          <w:trHeight w:val="22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-27,1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77,7</w:t>
            </w:r>
          </w:p>
        </w:tc>
      </w:tr>
      <w:tr w:rsidR="00CF1B70" w:rsidRPr="00303DE4" w:rsidTr="00F42F5E">
        <w:trPr>
          <w:trHeight w:val="2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и проведение социально-значимых мероприятий для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-27,1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77,7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-27,1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77,7</w:t>
            </w:r>
          </w:p>
        </w:tc>
      </w:tr>
      <w:tr w:rsidR="00CF1B70" w:rsidRPr="00303DE4" w:rsidTr="00F42F5E">
        <w:trPr>
          <w:trHeight w:val="6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-34,4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02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77,7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Дополнительное образование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-96</w:t>
            </w:r>
            <w:r w:rsidRPr="00583652">
              <w:t>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  <w:r>
              <w:t>1</w:t>
            </w:r>
            <w:r w:rsidRPr="00583652">
              <w:t>680,1</w:t>
            </w:r>
          </w:p>
        </w:tc>
      </w:tr>
      <w:tr w:rsidR="00CF1B70" w:rsidRPr="00303DE4" w:rsidTr="00F42F5E">
        <w:trPr>
          <w:trHeight w:val="4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-100</w:t>
            </w: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  <w:r>
              <w:t>1</w:t>
            </w:r>
            <w:r w:rsidRPr="00583652">
              <w:t>392,5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-100</w:t>
            </w: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12</w:t>
            </w:r>
            <w:r>
              <w:t>1</w:t>
            </w:r>
            <w:r w:rsidRPr="00583652">
              <w:t>137,3</w:t>
            </w:r>
          </w:p>
        </w:tc>
      </w:tr>
      <w:tr w:rsidR="00CF1B70" w:rsidRPr="00303DE4" w:rsidTr="00F42F5E">
        <w:trPr>
          <w:trHeight w:val="30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Развитие учреждений дополнительного образования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15611,7</w:t>
            </w:r>
          </w:p>
        </w:tc>
      </w:tr>
      <w:tr w:rsidR="00CF1B70" w:rsidRPr="00303DE4" w:rsidTr="00F42F5E">
        <w:trPr>
          <w:trHeight w:val="40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01 1 03 00590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15611,7</w:t>
            </w:r>
          </w:p>
        </w:tc>
      </w:tr>
      <w:tr w:rsidR="00CF1B70" w:rsidRPr="00303DE4" w:rsidTr="00F42F5E">
        <w:trPr>
          <w:trHeight w:val="41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01 1 03 00590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15611,7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434,9</w:t>
            </w:r>
          </w:p>
        </w:tc>
      </w:tr>
      <w:tr w:rsidR="00CF1B70" w:rsidRPr="00303DE4" w:rsidTr="00F42F5E">
        <w:trPr>
          <w:trHeight w:val="167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725212">
              <w:t xml:space="preserve"> </w:t>
            </w:r>
            <w:r w:rsidRPr="00583652">
              <w:t>рабочих поселках(поселках городского типа) Краснодарского края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434,9</w:t>
            </w:r>
          </w:p>
        </w:tc>
      </w:tr>
      <w:tr w:rsidR="00CF1B70" w:rsidRPr="00303DE4" w:rsidTr="00F42F5E">
        <w:trPr>
          <w:trHeight w:val="62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01 1 04 60820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434,9</w:t>
            </w:r>
          </w:p>
        </w:tc>
      </w:tr>
      <w:tr w:rsidR="00CF1B70" w:rsidRPr="00303DE4" w:rsidTr="00F42F5E">
        <w:trPr>
          <w:trHeight w:val="40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физической культуры и спорта в образовательных организациях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-100</w:t>
            </w: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  <w:r>
              <w:t>5</w:t>
            </w:r>
            <w:r w:rsidRPr="00583652">
              <w:t>090,7</w:t>
            </w:r>
          </w:p>
        </w:tc>
      </w:tr>
      <w:tr w:rsidR="00CF1B70" w:rsidRPr="00303DE4" w:rsidTr="00F42F5E">
        <w:trPr>
          <w:trHeight w:val="55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-100</w:t>
            </w: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  <w:r>
              <w:t>5</w:t>
            </w:r>
            <w:r w:rsidRPr="00583652">
              <w:t>087,1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>
              <w:t>-1000,0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  <w:r>
              <w:t>5</w:t>
            </w:r>
            <w:r w:rsidRPr="00583652">
              <w:t>087,1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3,6</w:t>
            </w:r>
          </w:p>
        </w:tc>
      </w:tr>
      <w:tr w:rsidR="00CF1B70" w:rsidRPr="00303DE4" w:rsidTr="00F42F5E">
        <w:trPr>
          <w:trHeight w:val="57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01 1 05 10210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3,6</w:t>
            </w:r>
          </w:p>
        </w:tc>
      </w:tr>
      <w:tr w:rsidR="00CF1B70" w:rsidRPr="00303DE4" w:rsidTr="00F42F5E">
        <w:trPr>
          <w:trHeight w:val="55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255,2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Содействие развитию физической культуры и массового спорта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255,2</w:t>
            </w:r>
          </w:p>
        </w:tc>
      </w:tr>
      <w:tr w:rsidR="00CF1B70" w:rsidRPr="00303DE4" w:rsidTr="00F42F5E">
        <w:trPr>
          <w:trHeight w:val="170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01 2 02 60740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255,2</w:t>
            </w:r>
          </w:p>
        </w:tc>
      </w:tr>
      <w:tr w:rsidR="00CF1B70" w:rsidRPr="00303DE4" w:rsidTr="00F42F5E">
        <w:trPr>
          <w:trHeight w:val="75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01 2 02 60740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255,2</w:t>
            </w:r>
          </w:p>
        </w:tc>
      </w:tr>
      <w:tr w:rsidR="00CF1B70" w:rsidRPr="00303DE4" w:rsidTr="00F42F5E">
        <w:trPr>
          <w:trHeight w:val="8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12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69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56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04 1 01 10360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56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04 1 01 10360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250,0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37,6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37,6</w:t>
            </w:r>
          </w:p>
        </w:tc>
      </w:tr>
      <w:tr w:rsidR="00CF1B70" w:rsidRPr="00303DE4" w:rsidTr="00F42F5E">
        <w:trPr>
          <w:trHeight w:val="110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и проведение мероприятий, направленных на профилактику семейного неблагополучия,социально-средовую реабилитацию и адаптацию подростков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</w:tr>
      <w:tr w:rsidR="00CF1B70" w:rsidRPr="00303DE4" w:rsidTr="00F42F5E">
        <w:trPr>
          <w:trHeight w:val="58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05 1 01 10450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</w:tr>
      <w:tr w:rsidR="00CF1B70" w:rsidRPr="00303DE4" w:rsidTr="00F42F5E">
        <w:trPr>
          <w:trHeight w:val="54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05 1 01 10450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35,0</w:t>
            </w:r>
          </w:p>
        </w:tc>
      </w:tr>
      <w:tr w:rsidR="00CF1B70" w:rsidRPr="00303DE4" w:rsidTr="00F42F5E">
        <w:trPr>
          <w:trHeight w:val="55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и проведение социально-значимых мероприятий для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2,6</w:t>
            </w:r>
          </w:p>
        </w:tc>
      </w:tr>
      <w:tr w:rsidR="00CF1B70" w:rsidRPr="00303DE4" w:rsidTr="00F42F5E">
        <w:trPr>
          <w:trHeight w:val="39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2,6</w:t>
            </w:r>
          </w:p>
        </w:tc>
      </w:tr>
      <w:tr w:rsidR="00CF1B70" w:rsidRPr="00303DE4" w:rsidTr="00F42F5E">
        <w:trPr>
          <w:trHeight w:val="54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2,6</w:t>
            </w:r>
          </w:p>
        </w:tc>
      </w:tr>
      <w:tr w:rsidR="00CF1B70" w:rsidRPr="00303DE4" w:rsidTr="00F42F5E">
        <w:trPr>
          <w:trHeight w:val="4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Молодежная политика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3673,2</w:t>
            </w:r>
          </w:p>
        </w:tc>
      </w:tr>
      <w:tr w:rsidR="00CF1B70" w:rsidRPr="00303DE4" w:rsidTr="00F42F5E">
        <w:trPr>
          <w:trHeight w:val="5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3673,2</w:t>
            </w:r>
          </w:p>
        </w:tc>
      </w:tr>
      <w:tr w:rsidR="00CF1B70" w:rsidRPr="00303DE4" w:rsidTr="00F42F5E">
        <w:trPr>
          <w:trHeight w:val="28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3673,2</w:t>
            </w:r>
          </w:p>
        </w:tc>
      </w:tr>
      <w:tr w:rsidR="00CF1B70" w:rsidRPr="00303DE4" w:rsidTr="00F42F5E">
        <w:trPr>
          <w:trHeight w:val="54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отдыха, оздоровления и занятости детей и подростков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3673,2</w:t>
            </w:r>
          </w:p>
        </w:tc>
      </w:tr>
      <w:tr w:rsidR="00CF1B70" w:rsidRPr="00303DE4" w:rsidTr="00F42F5E">
        <w:trPr>
          <w:trHeight w:val="6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1786,9</w:t>
            </w:r>
          </w:p>
        </w:tc>
      </w:tr>
      <w:tr w:rsidR="00CF1B70" w:rsidRPr="00303DE4" w:rsidTr="00F42F5E">
        <w:trPr>
          <w:trHeight w:val="6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1347,3</w:t>
            </w:r>
          </w:p>
        </w:tc>
      </w:tr>
      <w:tr w:rsidR="00CF1B70" w:rsidRPr="00303DE4" w:rsidTr="00F42F5E">
        <w:trPr>
          <w:trHeight w:val="5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-5,4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439,6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05 1 02 60840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21,5</w:t>
            </w:r>
          </w:p>
        </w:tc>
      </w:tr>
      <w:tr w:rsidR="00CF1B70" w:rsidRPr="00303DE4" w:rsidTr="00F42F5E">
        <w:trPr>
          <w:trHeight w:val="42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05 1 02 60840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21,5</w:t>
            </w:r>
          </w:p>
        </w:tc>
      </w:tr>
      <w:tr w:rsidR="00CF1B70" w:rsidRPr="00303DE4" w:rsidTr="00F42F5E">
        <w:trPr>
          <w:trHeight w:val="54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S0590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1864,8</w:t>
            </w:r>
          </w:p>
        </w:tc>
      </w:tr>
      <w:tr w:rsidR="00CF1B70" w:rsidRPr="00303DE4" w:rsidTr="00F42F5E">
        <w:trPr>
          <w:trHeight w:val="30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S0590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1864,8</w:t>
            </w:r>
          </w:p>
        </w:tc>
      </w:tr>
      <w:tr w:rsidR="00CF1B70" w:rsidRPr="00303DE4" w:rsidTr="00F42F5E">
        <w:trPr>
          <w:trHeight w:val="28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Другие вопросы в области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487,1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58956,7</w:t>
            </w:r>
          </w:p>
        </w:tc>
      </w:tr>
      <w:tr w:rsidR="00CF1B70" w:rsidRPr="00303DE4" w:rsidTr="00F42F5E">
        <w:trPr>
          <w:trHeight w:val="7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503,4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57890,7</w:t>
            </w:r>
          </w:p>
        </w:tc>
      </w:tr>
      <w:tr w:rsidR="00CF1B70" w:rsidRPr="00303DE4" w:rsidTr="00F42F5E">
        <w:trPr>
          <w:trHeight w:val="58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503,4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57890,7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Совершенствование деятельности учреждений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577,6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53890,9</w:t>
            </w:r>
          </w:p>
        </w:tc>
      </w:tr>
      <w:tr w:rsidR="00CF1B70" w:rsidRPr="00303DE4" w:rsidTr="00F42F5E">
        <w:trPr>
          <w:trHeight w:val="55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577,6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49759,6</w:t>
            </w:r>
          </w:p>
        </w:tc>
      </w:tr>
      <w:tr w:rsidR="00CF1B70" w:rsidRPr="00303DE4" w:rsidTr="00F42F5E">
        <w:trPr>
          <w:trHeight w:val="112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564,6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44971,1</w:t>
            </w:r>
          </w:p>
        </w:tc>
      </w:tr>
      <w:tr w:rsidR="00CF1B70" w:rsidRPr="00303DE4" w:rsidTr="00F42F5E">
        <w:trPr>
          <w:trHeight w:val="59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4697,7</w:t>
            </w:r>
          </w:p>
        </w:tc>
      </w:tr>
      <w:tr w:rsidR="00CF1B70" w:rsidRPr="00303DE4" w:rsidTr="00F42F5E">
        <w:trPr>
          <w:trHeight w:val="48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90,8</w:t>
            </w:r>
          </w:p>
        </w:tc>
      </w:tr>
      <w:tr w:rsidR="00CF1B70" w:rsidRPr="00303DE4" w:rsidTr="00F42F5E">
        <w:trPr>
          <w:trHeight w:val="91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4131,3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25,2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3986,8</w:t>
            </w:r>
          </w:p>
        </w:tc>
      </w:tr>
      <w:tr w:rsidR="00CF1B70" w:rsidRPr="00303DE4" w:rsidTr="00F42F5E">
        <w:trPr>
          <w:trHeight w:val="71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01 2 01 60860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-25,2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144,5</w:t>
            </w:r>
          </w:p>
        </w:tc>
      </w:tr>
      <w:tr w:rsidR="00CF1B70" w:rsidRPr="00303DE4" w:rsidTr="00F42F5E">
        <w:trPr>
          <w:trHeight w:val="55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органов местного самоуправления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-74,2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3999,8</w:t>
            </w:r>
          </w:p>
        </w:tc>
      </w:tr>
      <w:tr w:rsidR="00CF1B70" w:rsidRPr="00303DE4" w:rsidTr="00F42F5E">
        <w:trPr>
          <w:trHeight w:val="41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 органов местного самоуправления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-74,2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3999,8</w:t>
            </w:r>
          </w:p>
        </w:tc>
      </w:tr>
      <w:tr w:rsidR="00CF1B70" w:rsidRPr="00303DE4" w:rsidTr="00F42F5E">
        <w:trPr>
          <w:trHeight w:val="156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-54,2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3814,2</w:t>
            </w:r>
          </w:p>
        </w:tc>
      </w:tr>
      <w:tr w:rsidR="00CF1B70" w:rsidRPr="00303DE4" w:rsidTr="00F42F5E">
        <w:trPr>
          <w:trHeight w:val="68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184,4</w:t>
            </w:r>
          </w:p>
        </w:tc>
      </w:tr>
      <w:tr w:rsidR="00CF1B70" w:rsidRPr="00303DE4" w:rsidTr="00F42F5E">
        <w:trPr>
          <w:trHeight w:val="54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01 2 03 00190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1,2</w:t>
            </w:r>
          </w:p>
        </w:tc>
      </w:tr>
      <w:tr w:rsidR="00CF1B70" w:rsidRPr="00303DE4" w:rsidTr="00F42F5E">
        <w:trPr>
          <w:trHeight w:val="57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-16,3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1066,0</w:t>
            </w:r>
          </w:p>
        </w:tc>
      </w:tr>
      <w:tr w:rsidR="00CF1B70" w:rsidRPr="00303DE4" w:rsidTr="00F42F5E">
        <w:trPr>
          <w:trHeight w:val="2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-16,3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1066,0</w:t>
            </w:r>
          </w:p>
        </w:tc>
      </w:tr>
      <w:tr w:rsidR="00CF1B70" w:rsidRPr="00303DE4" w:rsidTr="00F42F5E">
        <w:trPr>
          <w:trHeight w:val="97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и проведение мероприятий, направленных на профилактику семейного неблагополучия,социально-средовую реабилитацию и адаптацию подростков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50,0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05 1 01 10450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50,0</w:t>
            </w:r>
          </w:p>
        </w:tc>
      </w:tr>
      <w:tr w:rsidR="00CF1B70" w:rsidRPr="00303DE4" w:rsidTr="00F42F5E">
        <w:trPr>
          <w:trHeight w:val="5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05 1 01 10450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-35,0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50,0</w:t>
            </w:r>
          </w:p>
        </w:tc>
      </w:tr>
      <w:tr w:rsidR="00CF1B70" w:rsidRPr="00303DE4" w:rsidTr="00F42F5E">
        <w:trPr>
          <w:trHeight w:val="7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и проведение социально-значимых мероприятий для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1016,0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"Дети Кубани"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18,7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1016,0</w:t>
            </w:r>
          </w:p>
        </w:tc>
      </w:tr>
      <w:tr w:rsidR="00CF1B70" w:rsidRPr="00303DE4" w:rsidTr="00F42F5E">
        <w:trPr>
          <w:trHeight w:val="68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27,1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865,4</w:t>
            </w:r>
          </w:p>
        </w:tc>
      </w:tr>
      <w:tr w:rsidR="00CF1B70" w:rsidRPr="00303DE4" w:rsidTr="00F42F5E">
        <w:trPr>
          <w:trHeight w:val="43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09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05 1  03 10240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-8,4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150,6</w:t>
            </w:r>
          </w:p>
        </w:tc>
      </w:tr>
      <w:tr w:rsidR="00CF1B70" w:rsidRPr="00303DE4" w:rsidTr="00F42F5E">
        <w:trPr>
          <w:trHeight w:val="26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Социальная политика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612,7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52517,3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Охрана семьи и детства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612,7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52517,3</w:t>
            </w:r>
          </w:p>
        </w:tc>
      </w:tr>
      <w:tr w:rsidR="00CF1B70" w:rsidRPr="00303DE4" w:rsidTr="00F42F5E">
        <w:trPr>
          <w:trHeight w:val="72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101,4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6501,6</w:t>
            </w:r>
          </w:p>
        </w:tc>
      </w:tr>
      <w:tr w:rsidR="00CF1B70" w:rsidRPr="00303DE4" w:rsidTr="00F42F5E">
        <w:trPr>
          <w:trHeight w:val="45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Развитие дошкольного, общего и дополнительного образования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101,4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6501,6</w:t>
            </w:r>
          </w:p>
        </w:tc>
      </w:tr>
      <w:tr w:rsidR="00CF1B70" w:rsidRPr="00303DE4" w:rsidTr="00F42F5E">
        <w:trPr>
          <w:trHeight w:val="26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Развитие дошкольного  образования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101,4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6501,6</w:t>
            </w:r>
          </w:p>
        </w:tc>
      </w:tr>
      <w:tr w:rsidR="00CF1B70" w:rsidRPr="00303DE4" w:rsidTr="00F42F5E">
        <w:trPr>
          <w:trHeight w:val="120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Pr="0090508A">
              <w:t xml:space="preserve"> </w:t>
            </w:r>
            <w:r w:rsidRPr="00583652">
              <w:t>реализующие  образовательную программу дошкольного образования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01 1 01 60710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101,4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6501,6</w:t>
            </w:r>
          </w:p>
        </w:tc>
      </w:tr>
      <w:tr w:rsidR="00CF1B70" w:rsidRPr="00303DE4" w:rsidTr="00F42F5E">
        <w:trPr>
          <w:trHeight w:val="34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01 1 01 60710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-0,6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94,0</w:t>
            </w:r>
          </w:p>
        </w:tc>
      </w:tr>
      <w:tr w:rsidR="00CF1B70" w:rsidRPr="00303DE4" w:rsidTr="00F42F5E">
        <w:trPr>
          <w:trHeight w:val="20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01 1 01 60710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102,0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6407,6</w:t>
            </w:r>
          </w:p>
        </w:tc>
      </w:tr>
      <w:tr w:rsidR="00CF1B70" w:rsidRPr="00303DE4" w:rsidTr="00F42F5E">
        <w:trPr>
          <w:trHeight w:val="48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511,3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46015,7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511,3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46015,7</w:t>
            </w:r>
          </w:p>
        </w:tc>
      </w:tr>
      <w:tr w:rsidR="00CF1B70" w:rsidRPr="00303DE4" w:rsidTr="00F42F5E">
        <w:trPr>
          <w:trHeight w:val="34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Совершениствование социальной поддержки семьи и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511,3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46015,7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11 1 03 60670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-332,7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22693,6</w:t>
            </w:r>
          </w:p>
        </w:tc>
      </w:tr>
      <w:tr w:rsidR="00CF1B70" w:rsidRPr="00303DE4" w:rsidTr="00F42F5E">
        <w:trPr>
          <w:trHeight w:val="28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11 1 03 60670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-332,7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22693,6</w:t>
            </w:r>
          </w:p>
        </w:tc>
      </w:tr>
      <w:tr w:rsidR="00CF1B70" w:rsidRPr="00303DE4" w:rsidTr="00F42F5E">
        <w:trPr>
          <w:trHeight w:val="82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11 1 03 60680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1143,9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23322,1</w:t>
            </w:r>
          </w:p>
        </w:tc>
      </w:tr>
      <w:tr w:rsidR="00CF1B70" w:rsidRPr="00303DE4" w:rsidTr="00F42F5E">
        <w:trPr>
          <w:trHeight w:val="41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11 1 03 60680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1143,9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23322,1</w:t>
            </w:r>
          </w:p>
        </w:tc>
      </w:tr>
      <w:tr w:rsidR="00CF1B70" w:rsidRPr="00303DE4" w:rsidTr="00F42F5E">
        <w:trPr>
          <w:trHeight w:val="84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Выплата ежемесячных денежных средств на содержание детей,</w:t>
            </w:r>
            <w:r w:rsidRPr="00210936">
              <w:t xml:space="preserve"> </w:t>
            </w:r>
            <w:r w:rsidRPr="00583652"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11 1 03 60720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-147,0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11 1 03 60720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-0,5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11 1 03 60720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-146,5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</w:tr>
      <w:tr w:rsidR="00CF1B70" w:rsidRPr="00303DE4" w:rsidTr="00F42F5E">
        <w:trPr>
          <w:trHeight w:val="55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11 1 03 60730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-152,9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</w:tr>
      <w:tr w:rsidR="00CF1B70" w:rsidRPr="00303DE4" w:rsidTr="00F42F5E">
        <w:trPr>
          <w:trHeight w:val="43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Социальное обеспечение и иные выплаты населению</w:t>
            </w:r>
          </w:p>
        </w:tc>
        <w:tc>
          <w:tcPr>
            <w:tcW w:w="671" w:type="dxa"/>
          </w:tcPr>
          <w:p w:rsidR="00CF1B70" w:rsidRPr="00583652" w:rsidRDefault="00CF1B70" w:rsidP="00F42F5E">
            <w:pPr>
              <w:jc w:val="center"/>
            </w:pPr>
            <w:r w:rsidRPr="00583652">
              <w:t>925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11 1 03 60730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-152,9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</w:tr>
      <w:tr w:rsidR="00CF1B70" w:rsidRPr="00303DE4" w:rsidTr="00F42F5E">
        <w:trPr>
          <w:trHeight w:val="567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5.</w:t>
            </w:r>
          </w:p>
        </w:tc>
        <w:tc>
          <w:tcPr>
            <w:tcW w:w="5875" w:type="dxa"/>
          </w:tcPr>
          <w:p w:rsidR="00CF1B70" w:rsidRPr="00F42F5E" w:rsidRDefault="00CF1B70" w:rsidP="00F42F5E">
            <w:pPr>
              <w:jc w:val="both"/>
              <w:rPr>
                <w:b/>
                <w:bCs/>
              </w:rPr>
            </w:pPr>
            <w:r w:rsidRPr="00F42F5E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671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926</w:t>
            </w:r>
          </w:p>
        </w:tc>
        <w:tc>
          <w:tcPr>
            <w:tcW w:w="853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69,6</w:t>
            </w:r>
          </w:p>
        </w:tc>
        <w:tc>
          <w:tcPr>
            <w:tcW w:w="155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  <w:r w:rsidRPr="00F42F5E">
              <w:rPr>
                <w:b/>
                <w:bCs/>
              </w:rPr>
              <w:t>40590,3</w:t>
            </w:r>
          </w:p>
        </w:tc>
      </w:tr>
      <w:tr w:rsidR="00CF1B70" w:rsidRPr="00303DE4" w:rsidTr="00F42F5E">
        <w:trPr>
          <w:trHeight w:val="390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Образование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130,9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33339,8</w:t>
            </w:r>
          </w:p>
        </w:tc>
      </w:tr>
      <w:tr w:rsidR="00CF1B70" w:rsidRPr="00303DE4" w:rsidTr="00F42F5E">
        <w:trPr>
          <w:trHeight w:val="465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Дополнительное образование детей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130,9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33239,8</w:t>
            </w:r>
          </w:p>
        </w:tc>
      </w:tr>
      <w:tr w:rsidR="00CF1B70" w:rsidRPr="00303DE4" w:rsidTr="00F42F5E">
        <w:trPr>
          <w:trHeight w:val="376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"Развитие культуры"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03 0 00 00000</w:t>
            </w: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130,9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33239,8</w:t>
            </w:r>
          </w:p>
        </w:tc>
      </w:tr>
      <w:tr w:rsidR="00CF1B70" w:rsidRPr="00303DE4" w:rsidTr="00F42F5E">
        <w:trPr>
          <w:trHeight w:val="384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03 1 00 00000</w:t>
            </w: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130,9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33239,8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03 1 01 00000</w:t>
            </w: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175,5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32859,4</w:t>
            </w:r>
          </w:p>
        </w:tc>
      </w:tr>
      <w:tr w:rsidR="00CF1B70" w:rsidRPr="00303DE4" w:rsidTr="00F42F5E">
        <w:trPr>
          <w:trHeight w:val="278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175,5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31137,4</w:t>
            </w:r>
          </w:p>
        </w:tc>
      </w:tr>
      <w:tr w:rsidR="00CF1B70" w:rsidRPr="00303DE4" w:rsidTr="00F42F5E">
        <w:trPr>
          <w:trHeight w:val="420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175,5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31137,4</w:t>
            </w:r>
          </w:p>
        </w:tc>
      </w:tr>
      <w:tr w:rsidR="00CF1B70" w:rsidRPr="00303DE4" w:rsidTr="00F42F5E">
        <w:trPr>
          <w:trHeight w:val="570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S0640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1722,0</w:t>
            </w:r>
          </w:p>
        </w:tc>
      </w:tr>
      <w:tr w:rsidR="00CF1B70" w:rsidRPr="00303DE4" w:rsidTr="00F42F5E">
        <w:trPr>
          <w:trHeight w:val="440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S0640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1722,0</w:t>
            </w:r>
          </w:p>
        </w:tc>
      </w:tr>
      <w:tr w:rsidR="00CF1B70" w:rsidRPr="00303DE4" w:rsidTr="00F42F5E">
        <w:trPr>
          <w:trHeight w:val="305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Укрепление кадрового потенциала муниципальных 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-44,6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380,4</w:t>
            </w:r>
          </w:p>
        </w:tc>
      </w:tr>
      <w:tr w:rsidR="00CF1B70" w:rsidRPr="00303DE4" w:rsidTr="00F42F5E">
        <w:trPr>
          <w:trHeight w:val="2568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8958E4">
              <w:t xml:space="preserve"> </w:t>
            </w:r>
            <w:r w:rsidRPr="00583652">
              <w:t>рабочих поселках(поселках городского типа) Краснодарского края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03 1 02 60820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-44,6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380,4</w:t>
            </w:r>
          </w:p>
        </w:tc>
      </w:tr>
      <w:tr w:rsidR="00CF1B70" w:rsidRPr="00303DE4" w:rsidTr="00F42F5E">
        <w:trPr>
          <w:trHeight w:val="509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03 1 02 60820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-44,6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380,4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 xml:space="preserve">Молодежная политика 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507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373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421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отдыха, оздоровления и занятости детей и подростков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287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"Дети Кубани"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136"/>
        </w:trPr>
        <w:tc>
          <w:tcPr>
            <w:tcW w:w="539" w:type="dxa"/>
            <w:noWrap/>
          </w:tcPr>
          <w:p w:rsidR="00CF1B70" w:rsidRPr="00F42F5E" w:rsidRDefault="00CF1B70" w:rsidP="00F42F5E">
            <w:pPr>
              <w:jc w:val="center"/>
              <w:rPr>
                <w:b/>
                <w:bCs/>
              </w:rPr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07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05 1 02 10240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100,0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Культура и кинематография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-61,3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7250,5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Культура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3505,8</w:t>
            </w:r>
          </w:p>
        </w:tc>
      </w:tr>
      <w:tr w:rsidR="00CF1B70" w:rsidRPr="00303DE4" w:rsidTr="00F42F5E">
        <w:trPr>
          <w:trHeight w:val="61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"Развитие культуры"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3505,8</w:t>
            </w:r>
          </w:p>
        </w:tc>
      </w:tr>
      <w:tr w:rsidR="00CF1B70" w:rsidRPr="00303DE4" w:rsidTr="00F42F5E">
        <w:trPr>
          <w:trHeight w:val="40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3505,8</w:t>
            </w:r>
          </w:p>
        </w:tc>
      </w:tr>
      <w:tr w:rsidR="00CF1B70" w:rsidRPr="00303DE4" w:rsidTr="00F42F5E">
        <w:trPr>
          <w:trHeight w:val="696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3505,8</w:t>
            </w:r>
          </w:p>
        </w:tc>
      </w:tr>
      <w:tr w:rsidR="00CF1B70" w:rsidRPr="00303DE4" w:rsidTr="00F42F5E">
        <w:trPr>
          <w:trHeight w:val="56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13,5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988,2</w:t>
            </w:r>
          </w:p>
        </w:tc>
      </w:tr>
      <w:tr w:rsidR="00CF1B70" w:rsidRPr="00303DE4" w:rsidTr="00F42F5E">
        <w:trPr>
          <w:trHeight w:val="126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7,5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945,8</w:t>
            </w:r>
          </w:p>
        </w:tc>
      </w:tr>
      <w:tr w:rsidR="00CF1B70" w:rsidRPr="00303DE4" w:rsidTr="00F42F5E">
        <w:trPr>
          <w:trHeight w:val="45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42,3</w:t>
            </w:r>
          </w:p>
        </w:tc>
      </w:tr>
      <w:tr w:rsidR="00CF1B70" w:rsidRPr="00303DE4" w:rsidTr="00F42F5E">
        <w:trPr>
          <w:trHeight w:val="318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0,1</w:t>
            </w:r>
          </w:p>
        </w:tc>
      </w:tr>
      <w:tr w:rsidR="00CF1B70" w:rsidRPr="00303DE4" w:rsidTr="00F42F5E">
        <w:trPr>
          <w:trHeight w:val="39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Реализация мероприятий муниципальной программы "Развитие культуры"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03 1 01 10250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2134,3</w:t>
            </w:r>
          </w:p>
        </w:tc>
      </w:tr>
      <w:tr w:rsidR="00CF1B70" w:rsidRPr="00303DE4" w:rsidTr="00F42F5E">
        <w:trPr>
          <w:trHeight w:val="54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03 1 01 10250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2134,3</w:t>
            </w:r>
          </w:p>
        </w:tc>
      </w:tr>
      <w:tr w:rsidR="00CF1B70" w:rsidRPr="00303DE4" w:rsidTr="00F42F5E">
        <w:trPr>
          <w:trHeight w:val="97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межпоселенческой библиотеки муниципального района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L5190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47,4</w:t>
            </w:r>
          </w:p>
        </w:tc>
      </w:tr>
      <w:tr w:rsidR="00CF1B70" w:rsidRPr="00303DE4" w:rsidTr="00F42F5E">
        <w:trPr>
          <w:trHeight w:val="45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L5190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47,4</w:t>
            </w:r>
          </w:p>
        </w:tc>
      </w:tr>
      <w:tr w:rsidR="00CF1B70" w:rsidRPr="00303DE4" w:rsidTr="00F42F5E">
        <w:trPr>
          <w:trHeight w:val="9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S0120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335,9</w:t>
            </w:r>
          </w:p>
        </w:tc>
      </w:tr>
      <w:tr w:rsidR="00CF1B70" w:rsidRPr="00303DE4" w:rsidTr="00F42F5E">
        <w:trPr>
          <w:trHeight w:val="12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01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S0120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335,9</w:t>
            </w:r>
          </w:p>
        </w:tc>
      </w:tr>
      <w:tr w:rsidR="00CF1B70" w:rsidRPr="00303DE4" w:rsidTr="00F42F5E">
        <w:trPr>
          <w:trHeight w:val="44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Другие вопросы в области культуры, кинематографии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-74,8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3744,7</w:t>
            </w:r>
          </w:p>
        </w:tc>
      </w:tr>
      <w:tr w:rsidR="00CF1B70" w:rsidRPr="00303DE4" w:rsidTr="00F42F5E">
        <w:trPr>
          <w:trHeight w:val="407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Муниципальная программа муниципального образования "Развитие культуры"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03 0 00 00000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-74,8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3744,7</w:t>
            </w:r>
          </w:p>
        </w:tc>
      </w:tr>
      <w:tr w:rsidR="00CF1B70" w:rsidRPr="00303DE4" w:rsidTr="00F42F5E">
        <w:trPr>
          <w:trHeight w:val="27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Отдельные мероприятия муниципальной программы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03 1 00 00000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-74,8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3744,7</w:t>
            </w:r>
          </w:p>
        </w:tc>
      </w:tr>
      <w:tr w:rsidR="00CF1B70" w:rsidRPr="00303DE4" w:rsidTr="00F42F5E">
        <w:trPr>
          <w:trHeight w:val="419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Совершенствование деятельности муниципальных учреждений культуры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 xml:space="preserve">08 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-149,0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2750,5</w:t>
            </w:r>
          </w:p>
        </w:tc>
      </w:tr>
      <w:tr w:rsidR="00CF1B70" w:rsidRPr="00303DE4" w:rsidTr="00F42F5E">
        <w:trPr>
          <w:trHeight w:val="41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-149,0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2273,0</w:t>
            </w:r>
          </w:p>
        </w:tc>
      </w:tr>
      <w:tr w:rsidR="00CF1B70" w:rsidRPr="00303DE4" w:rsidTr="00F42F5E">
        <w:trPr>
          <w:trHeight w:val="28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-114,0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1633,8</w:t>
            </w:r>
          </w:p>
        </w:tc>
      </w:tr>
      <w:tr w:rsidR="00CF1B70" w:rsidRPr="00303DE4" w:rsidTr="00F42F5E">
        <w:trPr>
          <w:trHeight w:val="571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-35,7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619,3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03 1 01 00590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0,7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19,9</w:t>
            </w:r>
          </w:p>
        </w:tc>
      </w:tr>
      <w:tr w:rsidR="00CF1B70" w:rsidRPr="00303DE4" w:rsidTr="00F42F5E">
        <w:trPr>
          <w:trHeight w:val="1293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S0120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0,0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477,5</w:t>
            </w:r>
          </w:p>
        </w:tc>
      </w:tr>
      <w:tr w:rsidR="00CF1B70" w:rsidRPr="00303DE4" w:rsidTr="00F42F5E">
        <w:trPr>
          <w:trHeight w:val="562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01 S0120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477,5</w:t>
            </w:r>
          </w:p>
        </w:tc>
      </w:tr>
      <w:tr w:rsidR="00CF1B70" w:rsidRPr="00303DE4" w:rsidTr="00F42F5E">
        <w:trPr>
          <w:trHeight w:val="7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Обеспечение деятельности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03 1 03 00000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74,2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994,2</w:t>
            </w:r>
          </w:p>
        </w:tc>
      </w:tr>
      <w:tr w:rsidR="00CF1B70" w:rsidRPr="00303DE4" w:rsidTr="00F42F5E">
        <w:trPr>
          <w:trHeight w:val="750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обеспечение функций  органов местного самоуправления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74,2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994,2</w:t>
            </w:r>
          </w:p>
        </w:tc>
      </w:tr>
      <w:tr w:rsidR="00CF1B70" w:rsidRPr="00303DE4" w:rsidTr="00F42F5E">
        <w:trPr>
          <w:trHeight w:val="1494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102,4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936,5</w:t>
            </w:r>
          </w:p>
        </w:tc>
      </w:tr>
      <w:tr w:rsidR="00CF1B70" w:rsidRPr="00303DE4" w:rsidTr="00F42F5E">
        <w:trPr>
          <w:trHeight w:val="56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  <w:noWrap/>
          </w:tcPr>
          <w:p w:rsidR="00CF1B70" w:rsidRPr="00583652" w:rsidRDefault="00CF1B70" w:rsidP="00F42F5E">
            <w:pPr>
              <w:jc w:val="both"/>
            </w:pPr>
            <w:r w:rsidRPr="0058365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200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-28,4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57,3</w:t>
            </w:r>
          </w:p>
        </w:tc>
      </w:tr>
      <w:tr w:rsidR="00CF1B70" w:rsidRPr="00303DE4" w:rsidTr="00F42F5E">
        <w:trPr>
          <w:trHeight w:val="375"/>
        </w:trPr>
        <w:tc>
          <w:tcPr>
            <w:tcW w:w="539" w:type="dxa"/>
            <w:noWrap/>
          </w:tcPr>
          <w:p w:rsidR="00CF1B70" w:rsidRPr="00583652" w:rsidRDefault="00CF1B70" w:rsidP="00F42F5E">
            <w:pPr>
              <w:jc w:val="center"/>
            </w:pPr>
          </w:p>
        </w:tc>
        <w:tc>
          <w:tcPr>
            <w:tcW w:w="5875" w:type="dxa"/>
          </w:tcPr>
          <w:p w:rsidR="00CF1B70" w:rsidRPr="00583652" w:rsidRDefault="00CF1B70" w:rsidP="00F42F5E">
            <w:pPr>
              <w:jc w:val="both"/>
            </w:pPr>
            <w:r w:rsidRPr="00583652">
              <w:t>Иные бюджетные ассигнования</w:t>
            </w:r>
          </w:p>
        </w:tc>
        <w:tc>
          <w:tcPr>
            <w:tcW w:w="671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926</w:t>
            </w:r>
          </w:p>
        </w:tc>
        <w:tc>
          <w:tcPr>
            <w:tcW w:w="853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08</w:t>
            </w:r>
          </w:p>
        </w:tc>
        <w:tc>
          <w:tcPr>
            <w:tcW w:w="70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04</w:t>
            </w:r>
          </w:p>
        </w:tc>
        <w:tc>
          <w:tcPr>
            <w:tcW w:w="1985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03 1 03 00190</w:t>
            </w:r>
          </w:p>
        </w:tc>
        <w:tc>
          <w:tcPr>
            <w:tcW w:w="850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800</w:t>
            </w:r>
          </w:p>
        </w:tc>
        <w:tc>
          <w:tcPr>
            <w:tcW w:w="1418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0,2</w:t>
            </w:r>
          </w:p>
        </w:tc>
        <w:tc>
          <w:tcPr>
            <w:tcW w:w="1559" w:type="dxa"/>
            <w:noWrap/>
          </w:tcPr>
          <w:p w:rsidR="00CF1B70" w:rsidRPr="00583652" w:rsidRDefault="00CF1B70" w:rsidP="00F42F5E">
            <w:pPr>
              <w:jc w:val="center"/>
            </w:pPr>
            <w:r w:rsidRPr="00583652">
              <w:t>0,4</w:t>
            </w:r>
          </w:p>
        </w:tc>
      </w:tr>
    </w:tbl>
    <w:p w:rsidR="00CF1B70" w:rsidRPr="00303DE4" w:rsidRDefault="00CF1B70" w:rsidP="00303DE4">
      <w:pPr>
        <w:jc w:val="center"/>
        <w:rPr>
          <w:lang w:val="en-US"/>
        </w:rPr>
      </w:pPr>
    </w:p>
    <w:p w:rsidR="00CF1B70" w:rsidRDefault="00CF1B70" w:rsidP="00303DE4">
      <w:pPr>
        <w:jc w:val="center"/>
        <w:rPr>
          <w:lang w:val="en-US"/>
        </w:rPr>
      </w:pPr>
    </w:p>
    <w:p w:rsidR="00CF1B70" w:rsidRDefault="00CF1B70" w:rsidP="00303DE4">
      <w:pPr>
        <w:jc w:val="center"/>
        <w:rPr>
          <w:lang w:val="en-US"/>
        </w:rPr>
      </w:pPr>
    </w:p>
    <w:p w:rsidR="00CF1B70" w:rsidRDefault="00CF1B70" w:rsidP="00303DE4">
      <w:pPr>
        <w:jc w:val="center"/>
        <w:rPr>
          <w:lang w:val="en-US"/>
        </w:rPr>
      </w:pPr>
    </w:p>
    <w:p w:rsidR="00CF1B70" w:rsidRPr="00C51231" w:rsidRDefault="00CF1B70" w:rsidP="00205543">
      <w:pPr>
        <w:rPr>
          <w:sz w:val="28"/>
          <w:szCs w:val="28"/>
        </w:rPr>
      </w:pPr>
      <w:r w:rsidRPr="00C51231">
        <w:rPr>
          <w:sz w:val="28"/>
          <w:szCs w:val="28"/>
        </w:rPr>
        <w:t xml:space="preserve">Заместитель главы муниципального </w:t>
      </w:r>
    </w:p>
    <w:p w:rsidR="00CF1B70" w:rsidRPr="00C51231" w:rsidRDefault="00CF1B70" w:rsidP="00205543">
      <w:pPr>
        <w:rPr>
          <w:sz w:val="28"/>
          <w:szCs w:val="28"/>
        </w:rPr>
      </w:pPr>
      <w:r w:rsidRPr="00C51231">
        <w:rPr>
          <w:sz w:val="28"/>
          <w:szCs w:val="28"/>
        </w:rPr>
        <w:t xml:space="preserve">образования Выселковский район </w:t>
      </w:r>
    </w:p>
    <w:p w:rsidR="00CF1B70" w:rsidRPr="00C51231" w:rsidRDefault="00CF1B70" w:rsidP="0020554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C51231">
        <w:rPr>
          <w:sz w:val="28"/>
          <w:szCs w:val="28"/>
        </w:rPr>
        <w:t>ачальник финансового управления</w:t>
      </w:r>
    </w:p>
    <w:p w:rsidR="00CF1B70" w:rsidRPr="00C51231" w:rsidRDefault="00CF1B70" w:rsidP="00205543">
      <w:pPr>
        <w:rPr>
          <w:sz w:val="28"/>
          <w:szCs w:val="28"/>
        </w:rPr>
      </w:pPr>
      <w:r w:rsidRPr="00C51231">
        <w:rPr>
          <w:sz w:val="28"/>
          <w:szCs w:val="28"/>
        </w:rPr>
        <w:t>администрации муниципального</w:t>
      </w:r>
    </w:p>
    <w:p w:rsidR="00CF1B70" w:rsidRPr="00205543" w:rsidRDefault="00CF1B70" w:rsidP="00205543">
      <w:pPr>
        <w:jc w:val="both"/>
      </w:pPr>
      <w:r w:rsidRPr="00C51231">
        <w:rPr>
          <w:sz w:val="28"/>
          <w:szCs w:val="28"/>
        </w:rPr>
        <w:t xml:space="preserve">образования Выселковский район         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C51231">
        <w:rPr>
          <w:sz w:val="28"/>
          <w:szCs w:val="28"/>
        </w:rPr>
        <w:t>И.А.Колесникова</w:t>
      </w:r>
    </w:p>
    <w:sectPr w:rsidR="00CF1B70" w:rsidRPr="00205543" w:rsidSect="000838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801"/>
    <w:rsid w:val="00022C0D"/>
    <w:rsid w:val="000301FB"/>
    <w:rsid w:val="000379CE"/>
    <w:rsid w:val="00060FB0"/>
    <w:rsid w:val="00083801"/>
    <w:rsid w:val="00152E6B"/>
    <w:rsid w:val="001544FB"/>
    <w:rsid w:val="001A0252"/>
    <w:rsid w:val="00205543"/>
    <w:rsid w:val="00210936"/>
    <w:rsid w:val="00303DE4"/>
    <w:rsid w:val="00352782"/>
    <w:rsid w:val="003A25D7"/>
    <w:rsid w:val="003C083B"/>
    <w:rsid w:val="003D51F8"/>
    <w:rsid w:val="003F035C"/>
    <w:rsid w:val="00420BB6"/>
    <w:rsid w:val="00432306"/>
    <w:rsid w:val="00453EE7"/>
    <w:rsid w:val="00487AB6"/>
    <w:rsid w:val="00495C64"/>
    <w:rsid w:val="004F711A"/>
    <w:rsid w:val="00543575"/>
    <w:rsid w:val="005760F1"/>
    <w:rsid w:val="00583652"/>
    <w:rsid w:val="00593CE8"/>
    <w:rsid w:val="00626A34"/>
    <w:rsid w:val="00657A20"/>
    <w:rsid w:val="00695E49"/>
    <w:rsid w:val="006A2814"/>
    <w:rsid w:val="006D720A"/>
    <w:rsid w:val="006F1C7B"/>
    <w:rsid w:val="0070726D"/>
    <w:rsid w:val="00725212"/>
    <w:rsid w:val="0073606A"/>
    <w:rsid w:val="00781978"/>
    <w:rsid w:val="0079041C"/>
    <w:rsid w:val="007A6890"/>
    <w:rsid w:val="008958E4"/>
    <w:rsid w:val="008A7A71"/>
    <w:rsid w:val="008C043E"/>
    <w:rsid w:val="008C49B3"/>
    <w:rsid w:val="0090508A"/>
    <w:rsid w:val="00912A9B"/>
    <w:rsid w:val="00927EE3"/>
    <w:rsid w:val="00935FC6"/>
    <w:rsid w:val="009F4009"/>
    <w:rsid w:val="00A31446"/>
    <w:rsid w:val="00AB56B1"/>
    <w:rsid w:val="00AC36FC"/>
    <w:rsid w:val="00B55675"/>
    <w:rsid w:val="00B6142F"/>
    <w:rsid w:val="00BA3DC6"/>
    <w:rsid w:val="00BB6C0C"/>
    <w:rsid w:val="00C134FC"/>
    <w:rsid w:val="00C4138F"/>
    <w:rsid w:val="00C51231"/>
    <w:rsid w:val="00CC6249"/>
    <w:rsid w:val="00CE35C1"/>
    <w:rsid w:val="00CF1B70"/>
    <w:rsid w:val="00D169BB"/>
    <w:rsid w:val="00D17421"/>
    <w:rsid w:val="00D2759C"/>
    <w:rsid w:val="00D45E58"/>
    <w:rsid w:val="00DC52B0"/>
    <w:rsid w:val="00E55778"/>
    <w:rsid w:val="00EA4784"/>
    <w:rsid w:val="00EC5E6B"/>
    <w:rsid w:val="00F42F5E"/>
    <w:rsid w:val="00F8171F"/>
    <w:rsid w:val="00F97204"/>
    <w:rsid w:val="00FA13EF"/>
    <w:rsid w:val="00FE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13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03DE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03DE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03DE4"/>
    <w:pP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303DE4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303DE4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303DE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303DE4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303DE4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303DE4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303DE4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9">
    <w:name w:val="xl79"/>
    <w:basedOn w:val="Normal"/>
    <w:uiPriority w:val="99"/>
    <w:rsid w:val="00303DE4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80">
    <w:name w:val="xl80"/>
    <w:basedOn w:val="Normal"/>
    <w:uiPriority w:val="99"/>
    <w:rsid w:val="00303DE4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303DE4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2">
    <w:name w:val="xl82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Normal"/>
    <w:uiPriority w:val="99"/>
    <w:rsid w:val="00303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Normal"/>
    <w:uiPriority w:val="99"/>
    <w:rsid w:val="00303DE4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303DE4"/>
    <w:pP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Normal"/>
    <w:uiPriority w:val="99"/>
    <w:rsid w:val="00303DE4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7">
    <w:name w:val="xl87"/>
    <w:basedOn w:val="Normal"/>
    <w:uiPriority w:val="99"/>
    <w:rsid w:val="00303DE4"/>
    <w:pP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Normal"/>
    <w:uiPriority w:val="99"/>
    <w:rsid w:val="00303DE4"/>
    <w:pPr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303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303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1">
    <w:name w:val="xl91"/>
    <w:basedOn w:val="Normal"/>
    <w:uiPriority w:val="99"/>
    <w:rsid w:val="00303D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303D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uiPriority w:val="99"/>
    <w:rsid w:val="00303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uiPriority w:val="99"/>
    <w:rsid w:val="00303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table" w:styleId="TableGrid">
    <w:name w:val="Table Grid"/>
    <w:basedOn w:val="TableNormal"/>
    <w:uiPriority w:val="99"/>
    <w:rsid w:val="00303D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2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42</Pages>
  <Words>10422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56</cp:revision>
  <dcterms:created xsi:type="dcterms:W3CDTF">2018-12-20T12:38:00Z</dcterms:created>
  <dcterms:modified xsi:type="dcterms:W3CDTF">2018-12-21T06:51:00Z</dcterms:modified>
</cp:coreProperties>
</file>